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7235B2F5"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BE050C">
        <w:rPr>
          <w:b/>
          <w:bCs/>
          <w:sz w:val="32"/>
          <w:szCs w:val="32"/>
        </w:rPr>
        <w:t>1</w:t>
      </w:r>
      <w:r w:rsidR="00293D1E">
        <w:rPr>
          <w:b/>
          <w:bCs/>
          <w:sz w:val="32"/>
          <w:szCs w:val="32"/>
        </w:rPr>
        <w:t>E_CC#</w:t>
      </w:r>
      <w:r w:rsidR="00F500F9">
        <w:rPr>
          <w:b/>
          <w:bCs/>
          <w:sz w:val="32"/>
          <w:szCs w:val="32"/>
        </w:rPr>
        <w:t>2</w:t>
      </w:r>
      <w:r w:rsidR="0064465A">
        <w:rPr>
          <w:b/>
          <w:bCs/>
          <w:sz w:val="32"/>
          <w:szCs w:val="32"/>
        </w:rPr>
        <w:br/>
        <w:t xml:space="preserve">Version </w:t>
      </w:r>
      <w:r w:rsidR="00803391">
        <w:rPr>
          <w:b/>
          <w:bCs/>
          <w:sz w:val="32"/>
          <w:szCs w:val="32"/>
        </w:rPr>
        <w:t>1</w:t>
      </w:r>
    </w:p>
    <w:p w14:paraId="0B034CE7" w14:textId="77777777" w:rsidR="00C862FF" w:rsidRPr="00D820C9" w:rsidRDefault="00C862FF"/>
    <w:p w14:paraId="27C7387B" w14:textId="1AFFB4B9"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E050C">
        <w:rPr>
          <w:color w:val="0000FF"/>
        </w:rPr>
        <w:t>1</w:t>
      </w:r>
      <w:r w:rsidR="00F500F9">
        <w:rPr>
          <w:color w:val="0000FF"/>
        </w:rPr>
        <w:t>9</w:t>
      </w:r>
      <w:r w:rsidR="00CA4BD5">
        <w:rPr>
          <w:color w:val="0000FF"/>
        </w:rPr>
        <w:t xml:space="preserve"> </w:t>
      </w:r>
      <w:r w:rsidR="00BE050C">
        <w:rPr>
          <w:color w:val="0000FF"/>
        </w:rPr>
        <w:t>May</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C008B3">
        <w:rPr>
          <w:color w:val="0000FF"/>
        </w:rPr>
        <w:t>3.</w:t>
      </w:r>
      <w:r w:rsidR="0094649A">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154BE6C6" w:rsidR="004A698B" w:rsidRDefault="00BE050C" w:rsidP="006C270F">
      <w:r>
        <w:t xml:space="preserve">~ </w:t>
      </w:r>
      <w:r w:rsidR="00323C99">
        <w:t>2</w:t>
      </w:r>
      <w:r w:rsidR="00852D05">
        <w:t>25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3CBD8134" w14:textId="77777777" w:rsidR="00BA4B2E" w:rsidRDefault="00BA4B2E" w:rsidP="008473C1">
      <w:pPr>
        <w:pStyle w:val="FP"/>
        <w:rPr>
          <w:color w:val="0000FF"/>
        </w:rPr>
      </w:pPr>
      <w:r>
        <w:rPr>
          <w:color w:val="0000FF"/>
        </w:rPr>
        <w:t>Apple</w:t>
      </w:r>
    </w:p>
    <w:p w14:paraId="5A07B49B" w14:textId="77777777" w:rsidR="00BA4B2E" w:rsidRDefault="00BA4B2E" w:rsidP="008473C1">
      <w:pPr>
        <w:pStyle w:val="FP"/>
        <w:rPr>
          <w:color w:val="0000FF"/>
        </w:rPr>
      </w:pPr>
      <w:r>
        <w:rPr>
          <w:color w:val="0000FF"/>
        </w:rPr>
        <w:t>AT&amp;T</w:t>
      </w:r>
    </w:p>
    <w:p w14:paraId="7E04DC40" w14:textId="77777777" w:rsidR="00BA4B2E" w:rsidRDefault="00BA4B2E" w:rsidP="008473C1">
      <w:pPr>
        <w:pStyle w:val="FP"/>
        <w:rPr>
          <w:color w:val="0000FF"/>
        </w:rPr>
      </w:pPr>
      <w:r>
        <w:rPr>
          <w:color w:val="0000FF"/>
        </w:rPr>
        <w:t>ATT</w:t>
      </w:r>
    </w:p>
    <w:p w14:paraId="76DD6333" w14:textId="77777777" w:rsidR="00BA4B2E" w:rsidRDefault="00BA4B2E" w:rsidP="008473C1">
      <w:pPr>
        <w:pStyle w:val="FP"/>
        <w:rPr>
          <w:color w:val="0000FF"/>
        </w:rPr>
      </w:pPr>
      <w:r>
        <w:rPr>
          <w:color w:val="0000FF"/>
        </w:rPr>
        <w:t>BT</w:t>
      </w:r>
    </w:p>
    <w:p w14:paraId="2143F0CA" w14:textId="77777777" w:rsidR="00BA4B2E" w:rsidRDefault="00BA4B2E" w:rsidP="008473C1">
      <w:pPr>
        <w:pStyle w:val="FP"/>
        <w:rPr>
          <w:color w:val="0000FF"/>
        </w:rPr>
      </w:pPr>
      <w:proofErr w:type="spellStart"/>
      <w:r>
        <w:rPr>
          <w:color w:val="0000FF"/>
        </w:rPr>
        <w:t>CableLabs</w:t>
      </w:r>
      <w:proofErr w:type="spellEnd"/>
    </w:p>
    <w:p w14:paraId="32A56023" w14:textId="77777777" w:rsidR="00BA4B2E" w:rsidRDefault="00BA4B2E" w:rsidP="008473C1">
      <w:pPr>
        <w:pStyle w:val="FP"/>
        <w:rPr>
          <w:color w:val="0000FF"/>
        </w:rPr>
      </w:pPr>
      <w:r>
        <w:rPr>
          <w:color w:val="0000FF"/>
        </w:rPr>
        <w:t>Canon</w:t>
      </w:r>
    </w:p>
    <w:p w14:paraId="19093346" w14:textId="77777777" w:rsidR="00BA4B2E" w:rsidRDefault="00BA4B2E" w:rsidP="008473C1">
      <w:pPr>
        <w:pStyle w:val="FP"/>
        <w:rPr>
          <w:color w:val="0000FF"/>
        </w:rPr>
      </w:pPr>
      <w:r>
        <w:rPr>
          <w:color w:val="0000FF"/>
        </w:rPr>
        <w:t>CATT</w:t>
      </w:r>
    </w:p>
    <w:p w14:paraId="64FDA10B" w14:textId="77777777" w:rsidR="00BA4B2E" w:rsidRDefault="00BA4B2E" w:rsidP="008473C1">
      <w:pPr>
        <w:pStyle w:val="FP"/>
        <w:rPr>
          <w:color w:val="0000FF"/>
        </w:rPr>
      </w:pPr>
      <w:r>
        <w:rPr>
          <w:color w:val="0000FF"/>
        </w:rPr>
        <w:t>CBN</w:t>
      </w:r>
    </w:p>
    <w:p w14:paraId="44C09C12" w14:textId="77777777" w:rsidR="00BA4B2E" w:rsidRDefault="00BA4B2E" w:rsidP="008473C1">
      <w:pPr>
        <w:pStyle w:val="FP"/>
        <w:rPr>
          <w:color w:val="0000FF"/>
        </w:rPr>
      </w:pPr>
      <w:r>
        <w:rPr>
          <w:color w:val="0000FF"/>
        </w:rPr>
        <w:t>Charter</w:t>
      </w:r>
    </w:p>
    <w:p w14:paraId="52E99C26" w14:textId="77777777" w:rsidR="00BA4B2E" w:rsidRDefault="00BA4B2E" w:rsidP="008473C1">
      <w:pPr>
        <w:pStyle w:val="FP"/>
        <w:rPr>
          <w:color w:val="0000FF"/>
        </w:rPr>
      </w:pPr>
      <w:r>
        <w:rPr>
          <w:color w:val="0000FF"/>
        </w:rPr>
        <w:t>China Mobile</w:t>
      </w:r>
    </w:p>
    <w:p w14:paraId="2794412F" w14:textId="77777777" w:rsidR="00BA4B2E" w:rsidRDefault="00BA4B2E" w:rsidP="008473C1">
      <w:pPr>
        <w:pStyle w:val="FP"/>
        <w:rPr>
          <w:color w:val="0000FF"/>
        </w:rPr>
      </w:pPr>
      <w:r>
        <w:rPr>
          <w:color w:val="0000FF"/>
        </w:rPr>
        <w:t>China Telecom</w:t>
      </w:r>
    </w:p>
    <w:p w14:paraId="68A36256" w14:textId="77777777" w:rsidR="00BA4B2E" w:rsidRDefault="00BA4B2E" w:rsidP="008473C1">
      <w:pPr>
        <w:pStyle w:val="FP"/>
        <w:rPr>
          <w:color w:val="0000FF"/>
        </w:rPr>
      </w:pPr>
      <w:r>
        <w:rPr>
          <w:color w:val="0000FF"/>
        </w:rPr>
        <w:t>China Unicom</w:t>
      </w:r>
    </w:p>
    <w:p w14:paraId="2F975E92" w14:textId="77777777" w:rsidR="00BA4B2E" w:rsidRDefault="00BA4B2E" w:rsidP="008473C1">
      <w:pPr>
        <w:pStyle w:val="FP"/>
        <w:rPr>
          <w:color w:val="0000FF"/>
        </w:rPr>
      </w:pPr>
      <w:r>
        <w:rPr>
          <w:color w:val="0000FF"/>
        </w:rPr>
        <w:t>CMCC</w:t>
      </w:r>
    </w:p>
    <w:p w14:paraId="5EC3A81E" w14:textId="77777777" w:rsidR="00BA4B2E" w:rsidRDefault="00BA4B2E" w:rsidP="008473C1">
      <w:pPr>
        <w:pStyle w:val="FP"/>
        <w:rPr>
          <w:color w:val="0000FF"/>
        </w:rPr>
      </w:pPr>
      <w:r>
        <w:rPr>
          <w:color w:val="0000FF"/>
        </w:rPr>
        <w:t>Comcast</w:t>
      </w:r>
    </w:p>
    <w:p w14:paraId="35AE8A06" w14:textId="77777777" w:rsidR="00BA4B2E" w:rsidRDefault="00BA4B2E" w:rsidP="008473C1">
      <w:pPr>
        <w:pStyle w:val="FP"/>
        <w:rPr>
          <w:color w:val="0000FF"/>
        </w:rPr>
      </w:pPr>
      <w:r>
        <w:rPr>
          <w:color w:val="0000FF"/>
        </w:rPr>
        <w:t>Deutsche Telekom</w:t>
      </w:r>
    </w:p>
    <w:p w14:paraId="6FD4FE5E" w14:textId="77777777" w:rsidR="00BA4B2E" w:rsidRDefault="00BA4B2E" w:rsidP="008473C1">
      <w:pPr>
        <w:pStyle w:val="FP"/>
        <w:rPr>
          <w:color w:val="0000FF"/>
        </w:rPr>
      </w:pPr>
      <w:r>
        <w:rPr>
          <w:color w:val="0000FF"/>
        </w:rPr>
        <w:t>DISH</w:t>
      </w:r>
    </w:p>
    <w:p w14:paraId="0713D02C" w14:textId="77777777" w:rsidR="00BA4B2E" w:rsidRDefault="00BA4B2E" w:rsidP="008473C1">
      <w:pPr>
        <w:pStyle w:val="FP"/>
        <w:rPr>
          <w:color w:val="0000FF"/>
        </w:rPr>
      </w:pPr>
      <w:r>
        <w:rPr>
          <w:color w:val="0000FF"/>
        </w:rPr>
        <w:t>DSH</w:t>
      </w:r>
    </w:p>
    <w:p w14:paraId="2EA0212F" w14:textId="77777777" w:rsidR="00BA4B2E" w:rsidRDefault="00BA4B2E" w:rsidP="008473C1">
      <w:pPr>
        <w:pStyle w:val="FP"/>
        <w:rPr>
          <w:color w:val="0000FF"/>
        </w:rPr>
      </w:pPr>
      <w:r>
        <w:rPr>
          <w:color w:val="0000FF"/>
        </w:rPr>
        <w:t>Ericsson</w:t>
      </w:r>
    </w:p>
    <w:p w14:paraId="58B77B69" w14:textId="77777777" w:rsidR="00BA4B2E" w:rsidRDefault="00BA4B2E" w:rsidP="008473C1">
      <w:pPr>
        <w:pStyle w:val="FP"/>
        <w:rPr>
          <w:color w:val="0000FF"/>
        </w:rPr>
      </w:pPr>
      <w:r>
        <w:rPr>
          <w:color w:val="0000FF"/>
        </w:rPr>
        <w:t>ETRI</w:t>
      </w:r>
    </w:p>
    <w:p w14:paraId="181DCBDD" w14:textId="77777777" w:rsidR="00BA4B2E" w:rsidRDefault="00BA4B2E" w:rsidP="008473C1">
      <w:pPr>
        <w:pStyle w:val="FP"/>
        <w:rPr>
          <w:color w:val="0000FF"/>
        </w:rPr>
      </w:pPr>
      <w:r>
        <w:rPr>
          <w:color w:val="0000FF"/>
        </w:rPr>
        <w:t>FirstNet</w:t>
      </w:r>
    </w:p>
    <w:p w14:paraId="2E90928D" w14:textId="77777777" w:rsidR="00BA4B2E" w:rsidRDefault="00BA4B2E" w:rsidP="008473C1">
      <w:pPr>
        <w:pStyle w:val="FP"/>
        <w:rPr>
          <w:color w:val="0000FF"/>
        </w:rPr>
      </w:pPr>
      <w:r>
        <w:rPr>
          <w:color w:val="0000FF"/>
        </w:rPr>
        <w:t>Fujitsu</w:t>
      </w:r>
    </w:p>
    <w:p w14:paraId="39C83610" w14:textId="77777777" w:rsidR="00BA4B2E" w:rsidRDefault="00BA4B2E" w:rsidP="008473C1">
      <w:pPr>
        <w:pStyle w:val="FP"/>
        <w:rPr>
          <w:color w:val="0000FF"/>
        </w:rPr>
      </w:pPr>
      <w:proofErr w:type="spellStart"/>
      <w:r>
        <w:rPr>
          <w:color w:val="0000FF"/>
        </w:rPr>
        <w:t>Futurewei</w:t>
      </w:r>
      <w:proofErr w:type="spellEnd"/>
    </w:p>
    <w:p w14:paraId="2CA6CF7F" w14:textId="77777777" w:rsidR="00BA4B2E" w:rsidRDefault="00BA4B2E" w:rsidP="008473C1">
      <w:pPr>
        <w:pStyle w:val="FP"/>
        <w:rPr>
          <w:color w:val="0000FF"/>
        </w:rPr>
      </w:pPr>
      <w:r>
        <w:rPr>
          <w:color w:val="0000FF"/>
        </w:rPr>
        <w:t>Google</w:t>
      </w:r>
    </w:p>
    <w:p w14:paraId="532A43D8" w14:textId="77777777" w:rsidR="00BA4B2E" w:rsidRDefault="00BA4B2E" w:rsidP="008473C1">
      <w:pPr>
        <w:pStyle w:val="FP"/>
        <w:rPr>
          <w:color w:val="0000FF"/>
        </w:rPr>
      </w:pPr>
      <w:r>
        <w:rPr>
          <w:color w:val="0000FF"/>
        </w:rPr>
        <w:t>Huawei</w:t>
      </w:r>
    </w:p>
    <w:p w14:paraId="2D47DDB3" w14:textId="77777777" w:rsidR="00BA4B2E" w:rsidRDefault="00BA4B2E" w:rsidP="008473C1">
      <w:pPr>
        <w:pStyle w:val="FP"/>
        <w:rPr>
          <w:color w:val="0000FF"/>
        </w:rPr>
      </w:pPr>
      <w:r>
        <w:rPr>
          <w:color w:val="0000FF"/>
        </w:rPr>
        <w:t>Huawei</w:t>
      </w:r>
    </w:p>
    <w:p w14:paraId="5A421C7E" w14:textId="77777777" w:rsidR="00BA4B2E" w:rsidRDefault="00BA4B2E" w:rsidP="008473C1">
      <w:pPr>
        <w:pStyle w:val="FP"/>
        <w:rPr>
          <w:color w:val="0000FF"/>
        </w:rPr>
      </w:pPr>
      <w:r>
        <w:rPr>
          <w:color w:val="0000FF"/>
        </w:rPr>
        <w:t>IIT Bombay</w:t>
      </w:r>
    </w:p>
    <w:p w14:paraId="3DA4F0D3" w14:textId="77777777" w:rsidR="00BA4B2E" w:rsidRDefault="00BA4B2E" w:rsidP="008473C1">
      <w:pPr>
        <w:pStyle w:val="FP"/>
        <w:rPr>
          <w:color w:val="0000FF"/>
        </w:rPr>
      </w:pPr>
      <w:r>
        <w:rPr>
          <w:color w:val="0000FF"/>
        </w:rPr>
        <w:t>Intel</w:t>
      </w:r>
    </w:p>
    <w:p w14:paraId="51882745" w14:textId="77777777" w:rsidR="00BA4B2E" w:rsidRDefault="00BA4B2E" w:rsidP="008473C1">
      <w:pPr>
        <w:pStyle w:val="FP"/>
        <w:rPr>
          <w:color w:val="0000FF"/>
        </w:rPr>
      </w:pPr>
      <w:proofErr w:type="spellStart"/>
      <w:r>
        <w:rPr>
          <w:color w:val="0000FF"/>
        </w:rPr>
        <w:t>InterDigital</w:t>
      </w:r>
      <w:proofErr w:type="spellEnd"/>
    </w:p>
    <w:p w14:paraId="06C69570" w14:textId="77777777" w:rsidR="00BA4B2E" w:rsidRDefault="00BA4B2E" w:rsidP="008473C1">
      <w:pPr>
        <w:pStyle w:val="FP"/>
        <w:rPr>
          <w:color w:val="0000FF"/>
        </w:rPr>
      </w:pPr>
      <w:r>
        <w:rPr>
          <w:color w:val="0000FF"/>
        </w:rPr>
        <w:t>Juniper</w:t>
      </w:r>
    </w:p>
    <w:p w14:paraId="6EB29F34" w14:textId="77777777" w:rsidR="00BA4B2E" w:rsidRDefault="00BA4B2E" w:rsidP="008473C1">
      <w:pPr>
        <w:pStyle w:val="FP"/>
        <w:rPr>
          <w:color w:val="0000FF"/>
        </w:rPr>
      </w:pPr>
      <w:r>
        <w:rPr>
          <w:color w:val="0000FF"/>
        </w:rPr>
        <w:t>Kyocera</w:t>
      </w:r>
    </w:p>
    <w:p w14:paraId="6EF26809" w14:textId="77777777" w:rsidR="00BA4B2E" w:rsidRDefault="00BA4B2E" w:rsidP="008473C1">
      <w:pPr>
        <w:pStyle w:val="FP"/>
        <w:rPr>
          <w:color w:val="0000FF"/>
        </w:rPr>
      </w:pPr>
      <w:r>
        <w:rPr>
          <w:color w:val="0000FF"/>
        </w:rPr>
        <w:t>Lenovo</w:t>
      </w:r>
    </w:p>
    <w:p w14:paraId="3BE34DEA" w14:textId="77777777" w:rsidR="00BA4B2E" w:rsidRDefault="00BA4B2E" w:rsidP="008473C1">
      <w:pPr>
        <w:pStyle w:val="FP"/>
        <w:rPr>
          <w:color w:val="0000FF"/>
        </w:rPr>
      </w:pPr>
      <w:r>
        <w:rPr>
          <w:color w:val="0000FF"/>
        </w:rPr>
        <w:t>LGE</w:t>
      </w:r>
    </w:p>
    <w:p w14:paraId="5F17FF38" w14:textId="77777777" w:rsidR="00BA4B2E" w:rsidRDefault="00BA4B2E" w:rsidP="008473C1">
      <w:pPr>
        <w:pStyle w:val="FP"/>
        <w:rPr>
          <w:color w:val="0000FF"/>
        </w:rPr>
      </w:pPr>
      <w:r>
        <w:rPr>
          <w:color w:val="0000FF"/>
        </w:rPr>
        <w:t>LMCO</w:t>
      </w:r>
    </w:p>
    <w:p w14:paraId="6177604E" w14:textId="77777777" w:rsidR="00BA4B2E" w:rsidRDefault="00BA4B2E" w:rsidP="008473C1">
      <w:pPr>
        <w:pStyle w:val="FP"/>
        <w:rPr>
          <w:color w:val="0000FF"/>
        </w:rPr>
      </w:pPr>
      <w:r>
        <w:rPr>
          <w:color w:val="0000FF"/>
        </w:rPr>
        <w:t>MediaTek</w:t>
      </w:r>
    </w:p>
    <w:p w14:paraId="615BC346" w14:textId="77777777" w:rsidR="00BA4B2E" w:rsidRDefault="00BA4B2E" w:rsidP="008473C1">
      <w:pPr>
        <w:pStyle w:val="FP"/>
        <w:rPr>
          <w:color w:val="0000FF"/>
        </w:rPr>
      </w:pPr>
      <w:r>
        <w:rPr>
          <w:color w:val="0000FF"/>
        </w:rPr>
        <w:t>Meta</w:t>
      </w:r>
    </w:p>
    <w:p w14:paraId="1AC32D99" w14:textId="77777777" w:rsidR="00BA4B2E" w:rsidRDefault="00BA4B2E" w:rsidP="008473C1">
      <w:pPr>
        <w:pStyle w:val="FP"/>
        <w:rPr>
          <w:color w:val="0000FF"/>
        </w:rPr>
      </w:pPr>
      <w:r>
        <w:rPr>
          <w:color w:val="0000FF"/>
        </w:rPr>
        <w:t>MITRE</w:t>
      </w:r>
    </w:p>
    <w:p w14:paraId="705517FF" w14:textId="77777777" w:rsidR="00BA4B2E" w:rsidRDefault="00BA4B2E" w:rsidP="008473C1">
      <w:pPr>
        <w:pStyle w:val="FP"/>
        <w:rPr>
          <w:color w:val="0000FF"/>
        </w:rPr>
      </w:pPr>
      <w:r>
        <w:rPr>
          <w:color w:val="0000FF"/>
        </w:rPr>
        <w:t>NEC</w:t>
      </w:r>
    </w:p>
    <w:p w14:paraId="4325C768" w14:textId="77777777" w:rsidR="00BA4B2E" w:rsidRDefault="00BA4B2E" w:rsidP="008473C1">
      <w:pPr>
        <w:pStyle w:val="FP"/>
        <w:rPr>
          <w:color w:val="0000FF"/>
        </w:rPr>
      </w:pPr>
      <w:r>
        <w:rPr>
          <w:color w:val="0000FF"/>
        </w:rPr>
        <w:t>NICT</w:t>
      </w:r>
    </w:p>
    <w:p w14:paraId="42115CBC" w14:textId="77777777" w:rsidR="00BA4B2E" w:rsidRDefault="00BA4B2E" w:rsidP="008473C1">
      <w:pPr>
        <w:pStyle w:val="FP"/>
        <w:rPr>
          <w:color w:val="0000FF"/>
        </w:rPr>
      </w:pPr>
      <w:r>
        <w:rPr>
          <w:color w:val="0000FF"/>
        </w:rPr>
        <w:t>Nokia</w:t>
      </w:r>
    </w:p>
    <w:p w14:paraId="66AC4064" w14:textId="77777777" w:rsidR="00BA4B2E" w:rsidRDefault="00BA4B2E" w:rsidP="008473C1">
      <w:pPr>
        <w:pStyle w:val="FP"/>
        <w:rPr>
          <w:color w:val="0000FF"/>
        </w:rPr>
      </w:pPr>
      <w:r>
        <w:rPr>
          <w:color w:val="0000FF"/>
        </w:rPr>
        <w:t>NTT DOCOMO</w:t>
      </w:r>
    </w:p>
    <w:p w14:paraId="20B9C70B" w14:textId="77777777" w:rsidR="00BA4B2E" w:rsidRDefault="00BA4B2E" w:rsidP="008473C1">
      <w:pPr>
        <w:pStyle w:val="FP"/>
        <w:rPr>
          <w:color w:val="0000FF"/>
        </w:rPr>
      </w:pPr>
      <w:r>
        <w:rPr>
          <w:color w:val="0000FF"/>
        </w:rPr>
        <w:t>OPPO</w:t>
      </w:r>
    </w:p>
    <w:p w14:paraId="6461BB78" w14:textId="77777777" w:rsidR="00BA4B2E" w:rsidRDefault="00BA4B2E" w:rsidP="008473C1">
      <w:pPr>
        <w:pStyle w:val="FP"/>
        <w:rPr>
          <w:color w:val="0000FF"/>
        </w:rPr>
      </w:pPr>
      <w:r>
        <w:rPr>
          <w:color w:val="0000FF"/>
        </w:rPr>
        <w:t>Orange</w:t>
      </w:r>
    </w:p>
    <w:p w14:paraId="0AD86D07" w14:textId="77777777" w:rsidR="00BA4B2E" w:rsidRDefault="00BA4B2E" w:rsidP="008473C1">
      <w:pPr>
        <w:pStyle w:val="FP"/>
        <w:rPr>
          <w:color w:val="0000FF"/>
        </w:rPr>
      </w:pPr>
      <w:proofErr w:type="spellStart"/>
      <w:r>
        <w:rPr>
          <w:color w:val="0000FF"/>
        </w:rPr>
        <w:t>Peraton</w:t>
      </w:r>
      <w:proofErr w:type="spellEnd"/>
      <w:r>
        <w:rPr>
          <w:color w:val="0000FF"/>
        </w:rPr>
        <w:t xml:space="preserve"> Labs</w:t>
      </w:r>
    </w:p>
    <w:p w14:paraId="18F8A63B" w14:textId="77777777" w:rsidR="00BA4B2E" w:rsidRDefault="00BA4B2E" w:rsidP="008473C1">
      <w:pPr>
        <w:pStyle w:val="FP"/>
        <w:rPr>
          <w:color w:val="0000FF"/>
        </w:rPr>
      </w:pPr>
      <w:r>
        <w:rPr>
          <w:color w:val="0000FF"/>
        </w:rPr>
        <w:t>Qualcomm</w:t>
      </w:r>
    </w:p>
    <w:p w14:paraId="30B9811B" w14:textId="77777777" w:rsidR="00BA4B2E" w:rsidRDefault="00BA4B2E" w:rsidP="008473C1">
      <w:pPr>
        <w:pStyle w:val="FP"/>
        <w:rPr>
          <w:color w:val="0000FF"/>
        </w:rPr>
      </w:pPr>
      <w:r>
        <w:rPr>
          <w:color w:val="0000FF"/>
        </w:rPr>
        <w:t>Rakuten</w:t>
      </w:r>
    </w:p>
    <w:p w14:paraId="63FF9072" w14:textId="77777777" w:rsidR="00BA4B2E" w:rsidRDefault="00BA4B2E" w:rsidP="008473C1">
      <w:pPr>
        <w:pStyle w:val="FP"/>
        <w:rPr>
          <w:color w:val="0000FF"/>
        </w:rPr>
      </w:pPr>
      <w:r>
        <w:rPr>
          <w:color w:val="0000FF"/>
        </w:rPr>
        <w:t>Samsung</w:t>
      </w:r>
    </w:p>
    <w:p w14:paraId="09065FAA" w14:textId="77777777" w:rsidR="00BA4B2E" w:rsidRDefault="00BA4B2E" w:rsidP="008473C1">
      <w:pPr>
        <w:pStyle w:val="FP"/>
        <w:rPr>
          <w:color w:val="0000FF"/>
        </w:rPr>
      </w:pPr>
      <w:r>
        <w:rPr>
          <w:color w:val="0000FF"/>
        </w:rPr>
        <w:t>SHARP</w:t>
      </w:r>
    </w:p>
    <w:p w14:paraId="50C25D11" w14:textId="77777777" w:rsidR="00BA4B2E" w:rsidRDefault="00BA4B2E" w:rsidP="008473C1">
      <w:pPr>
        <w:pStyle w:val="FP"/>
        <w:rPr>
          <w:color w:val="0000FF"/>
        </w:rPr>
      </w:pPr>
      <w:r>
        <w:rPr>
          <w:color w:val="0000FF"/>
        </w:rPr>
        <w:t>Sony</w:t>
      </w:r>
    </w:p>
    <w:p w14:paraId="056EE2B6" w14:textId="77777777" w:rsidR="00BA4B2E" w:rsidRDefault="00BA4B2E" w:rsidP="008473C1">
      <w:pPr>
        <w:pStyle w:val="FP"/>
        <w:rPr>
          <w:color w:val="0000FF"/>
        </w:rPr>
      </w:pPr>
      <w:r>
        <w:rPr>
          <w:color w:val="0000FF"/>
        </w:rPr>
        <w:t>Telecom Italia</w:t>
      </w:r>
    </w:p>
    <w:p w14:paraId="27C4B1AB" w14:textId="77777777" w:rsidR="00BA4B2E" w:rsidRDefault="00BA4B2E" w:rsidP="008473C1">
      <w:pPr>
        <w:pStyle w:val="FP"/>
        <w:rPr>
          <w:color w:val="0000FF"/>
        </w:rPr>
      </w:pPr>
      <w:r>
        <w:rPr>
          <w:color w:val="0000FF"/>
        </w:rPr>
        <w:t>Tencent</w:t>
      </w:r>
    </w:p>
    <w:p w14:paraId="287AD3E0" w14:textId="77777777" w:rsidR="00BA4B2E" w:rsidRDefault="00BA4B2E" w:rsidP="008473C1">
      <w:pPr>
        <w:pStyle w:val="FP"/>
        <w:rPr>
          <w:color w:val="0000FF"/>
        </w:rPr>
      </w:pPr>
      <w:r>
        <w:rPr>
          <w:color w:val="0000FF"/>
        </w:rPr>
        <w:t>Thales</w:t>
      </w:r>
    </w:p>
    <w:p w14:paraId="3F5E786F" w14:textId="77777777" w:rsidR="00BA4B2E" w:rsidRDefault="00BA4B2E" w:rsidP="008473C1">
      <w:pPr>
        <w:pStyle w:val="FP"/>
        <w:rPr>
          <w:color w:val="0000FF"/>
        </w:rPr>
      </w:pPr>
      <w:r>
        <w:rPr>
          <w:color w:val="0000FF"/>
        </w:rPr>
        <w:t>T-Mobile USA</w:t>
      </w:r>
    </w:p>
    <w:p w14:paraId="5A65FE6A" w14:textId="77777777" w:rsidR="00BA4B2E" w:rsidRDefault="00BA4B2E" w:rsidP="008473C1">
      <w:pPr>
        <w:pStyle w:val="FP"/>
        <w:rPr>
          <w:color w:val="0000FF"/>
        </w:rPr>
      </w:pPr>
      <w:r>
        <w:rPr>
          <w:color w:val="0000FF"/>
        </w:rPr>
        <w:t>Verizon</w:t>
      </w:r>
    </w:p>
    <w:p w14:paraId="03D00232" w14:textId="77777777" w:rsidR="00BA4B2E" w:rsidRDefault="00BA4B2E" w:rsidP="008473C1">
      <w:pPr>
        <w:pStyle w:val="FP"/>
        <w:rPr>
          <w:color w:val="0000FF"/>
        </w:rPr>
      </w:pPr>
      <w:r>
        <w:rPr>
          <w:color w:val="0000FF"/>
        </w:rPr>
        <w:t>vivo</w:t>
      </w:r>
    </w:p>
    <w:p w14:paraId="7C08E137" w14:textId="77777777" w:rsidR="00BA4B2E" w:rsidRDefault="00BA4B2E" w:rsidP="008473C1">
      <w:pPr>
        <w:pStyle w:val="FP"/>
        <w:rPr>
          <w:color w:val="0000FF"/>
        </w:rPr>
      </w:pPr>
      <w:r>
        <w:rPr>
          <w:color w:val="0000FF"/>
        </w:rPr>
        <w:lastRenderedPageBreak/>
        <w:t>Vodafone</w:t>
      </w:r>
    </w:p>
    <w:p w14:paraId="695FC875" w14:textId="77777777" w:rsidR="00BA4B2E" w:rsidRDefault="00BA4B2E" w:rsidP="008473C1">
      <w:pPr>
        <w:pStyle w:val="FP"/>
        <w:rPr>
          <w:color w:val="0000FF"/>
        </w:rPr>
      </w:pPr>
      <w:r>
        <w:rPr>
          <w:color w:val="0000FF"/>
        </w:rPr>
        <w:t>Xiaomi</w:t>
      </w:r>
    </w:p>
    <w:p w14:paraId="24B94A8E" w14:textId="77777777" w:rsidR="00BA4B2E" w:rsidRDefault="00BA4B2E" w:rsidP="008473C1">
      <w:pPr>
        <w:pStyle w:val="FP"/>
        <w:rPr>
          <w:color w:val="0000FF"/>
        </w:rPr>
      </w:pPr>
      <w:r>
        <w:rPr>
          <w:color w:val="0000FF"/>
        </w:rPr>
        <w:t>ZTE</w:t>
      </w:r>
    </w:p>
    <w:p w14:paraId="76D4990E" w14:textId="1A9A18E2" w:rsidR="00F00347" w:rsidRPr="00724D6A" w:rsidRDefault="00F00347" w:rsidP="008473C1">
      <w:pPr>
        <w:pStyle w:val="FP"/>
        <w:rPr>
          <w:color w:val="0000FF"/>
        </w:rPr>
      </w:pPr>
    </w:p>
    <w:p w14:paraId="08BD8FF4" w14:textId="01A72DC0" w:rsidR="007E1A46" w:rsidRPr="00F00347" w:rsidRDefault="007E1A46" w:rsidP="00CD73EC">
      <w:pPr>
        <w:pStyle w:val="FP"/>
      </w:pPr>
    </w:p>
    <w:p w14:paraId="36FA659A" w14:textId="5FD7C356" w:rsidR="00CD73EC" w:rsidRDefault="00745058" w:rsidP="00745058">
      <w:r w:rsidRPr="00F54A05">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26DEAF11" w14:textId="2C6B4CF2" w:rsidR="003843AC" w:rsidRDefault="0064465A" w:rsidP="00CA4BD5">
      <w:pPr>
        <w:rPr>
          <w:lang w:eastAsia="en-US"/>
        </w:rPr>
      </w:pPr>
      <w:r w:rsidRPr="00F54A05">
        <w:rPr>
          <w:lang w:eastAsia="en-US"/>
        </w:rPr>
        <w:t>The SA</w:t>
      </w:r>
      <w:r w:rsidR="00DD3ABC" w:rsidRPr="00F54A05">
        <w:rPr>
          <w:lang w:eastAsia="en-US"/>
        </w:rPr>
        <w:t> </w:t>
      </w:r>
      <w:r w:rsidRPr="00F54A05">
        <w:rPr>
          <w:lang w:eastAsia="en-US"/>
        </w:rPr>
        <w:t>WG2 Chair opened the CC</w:t>
      </w:r>
      <w:r w:rsidR="00BA4B2E" w:rsidRPr="00F54A05">
        <w:rPr>
          <w:lang w:eastAsia="en-US"/>
        </w:rPr>
        <w:t xml:space="preserve"> and welcomed delegates</w:t>
      </w:r>
      <w:r w:rsidR="00F500F9" w:rsidRPr="00F54A05">
        <w:rPr>
          <w:lang w:eastAsia="en-US"/>
        </w:rPr>
        <w:t>.</w:t>
      </w:r>
      <w:r w:rsidR="00BA4B2E">
        <w:rPr>
          <w:lang w:eastAsia="en-US"/>
        </w:rPr>
        <w:t xml:space="preserve"> </w:t>
      </w:r>
      <w:r w:rsidR="00F54A05">
        <w:rPr>
          <w:lang w:eastAsia="en-US"/>
        </w:rPr>
        <w:t>Due to slight illness of the Chair and a Vice Chair, the Vice Chair Tao Sun agreed to handle documents on both Vice Chair Convenors lists.</w:t>
      </w:r>
    </w:p>
    <w:p w14:paraId="0AC11CCF" w14:textId="40EB3A22" w:rsidR="00780C5D" w:rsidRDefault="00780C5D" w:rsidP="00CA4BD5"/>
    <w:p w14:paraId="753D427C" w14:textId="290304A9" w:rsidR="00724D6A" w:rsidRDefault="00724D6A" w:rsidP="00676894"/>
    <w:p w14:paraId="70946633" w14:textId="2D6CEE81" w:rsidR="00F500F9" w:rsidRDefault="00F500F9" w:rsidP="0094649A">
      <w:pPr>
        <w:pStyle w:val="Heading1"/>
      </w:pPr>
      <w:r>
        <w:t>1</w:t>
      </w:r>
      <w:r>
        <w:tab/>
        <w:t>Issues marked "For CC#2" in the latest individual Chair's Notes</w:t>
      </w:r>
    </w:p>
    <w:p w14:paraId="32B89CC3" w14:textId="03686DF1" w:rsidR="00981411" w:rsidRPr="00D41FF8" w:rsidRDefault="00981411" w:rsidP="00F500F9">
      <w:pPr>
        <w:rPr>
          <w:b/>
          <w:bCs/>
          <w:lang w:eastAsia="en-US"/>
        </w:rPr>
      </w:pPr>
      <w:r w:rsidRPr="00D41FF8">
        <w:rPr>
          <w:b/>
          <w:bCs/>
          <w:lang w:eastAsia="en-US"/>
        </w:rPr>
        <w:t>Puneet</w:t>
      </w:r>
    </w:p>
    <w:p w14:paraId="584E75B7" w14:textId="1EB9AD9E" w:rsidR="00981411" w:rsidRDefault="00F2040A" w:rsidP="005E7CA0">
      <w:pPr>
        <w:keepNext/>
        <w:pBdr>
          <w:top w:val="single" w:sz="4" w:space="1" w:color="auto"/>
        </w:pBdr>
      </w:pPr>
      <w:r w:rsidRPr="00F2040A">
        <w:rPr>
          <w:color w:val="0000FF"/>
          <w:lang w:eastAsia="en-US"/>
        </w:rPr>
        <w:t>S2-2204462</w:t>
      </w:r>
      <w:r>
        <w:t xml:space="preserve"> 23.700-08: Solution for KI#4; Enabling UE to discover, select and access NPN as hosting network for localized services. (Nokia, Nokia Shanghai Bell)</w:t>
      </w:r>
    </w:p>
    <w:p w14:paraId="65EC805E" w14:textId="77777777" w:rsidR="005E7CA0" w:rsidRPr="00110B81" w:rsidRDefault="005E7CA0" w:rsidP="005E7CA0">
      <w:pPr>
        <w:keepNext/>
        <w:rPr>
          <w:b/>
          <w:bCs/>
        </w:rPr>
      </w:pPr>
      <w:r w:rsidRPr="00110B81">
        <w:rPr>
          <w:b/>
          <w:bCs/>
        </w:rPr>
        <w:t>Discussion:</w:t>
      </w:r>
    </w:p>
    <w:p w14:paraId="2DA26723" w14:textId="447A9E2D" w:rsidR="00981411" w:rsidRDefault="00981411" w:rsidP="00F500F9">
      <w:pPr>
        <w:rPr>
          <w:lang w:eastAsia="en-US"/>
        </w:rPr>
      </w:pPr>
      <w:r>
        <w:rPr>
          <w:lang w:eastAsia="en-US"/>
        </w:rPr>
        <w:t>Ericsson commented that there were agreements on top of r01.</w:t>
      </w:r>
      <w:r w:rsidR="005E7CA0" w:rsidRPr="005E7CA0">
        <w:rPr>
          <w:lang w:eastAsia="en-US"/>
        </w:rPr>
        <w:t xml:space="preserve"> </w:t>
      </w:r>
      <w:r w:rsidR="005E7CA0" w:rsidRPr="00F2040A">
        <w:rPr>
          <w:color w:val="0000FF"/>
          <w:lang w:eastAsia="en-US"/>
        </w:rPr>
        <w:t>S2-2204462</w:t>
      </w:r>
      <w:r w:rsidR="005E7CA0" w:rsidRPr="005E7CA0">
        <w:rPr>
          <w:color w:val="0000FF"/>
          <w:lang w:eastAsia="en-US"/>
        </w:rPr>
        <w:t>r01</w:t>
      </w:r>
      <w:r w:rsidR="005E7CA0">
        <w:rPr>
          <w:lang w:eastAsia="en-US"/>
        </w:rPr>
        <w:t xml:space="preserve"> with changes will be marked for approval.</w:t>
      </w:r>
    </w:p>
    <w:p w14:paraId="06DA0B59" w14:textId="77777777" w:rsidR="00981411" w:rsidRDefault="00981411" w:rsidP="00F500F9">
      <w:pPr>
        <w:rPr>
          <w:lang w:eastAsia="en-US"/>
        </w:rPr>
      </w:pPr>
    </w:p>
    <w:p w14:paraId="31FB4578" w14:textId="2E9F7A45" w:rsidR="00981411" w:rsidRPr="005E7CA0" w:rsidRDefault="00F2040A" w:rsidP="005E7CA0">
      <w:pPr>
        <w:keepNext/>
        <w:pBdr>
          <w:top w:val="single" w:sz="4" w:space="1" w:color="auto"/>
        </w:pBdr>
      </w:pPr>
      <w:r w:rsidRPr="00F2040A">
        <w:rPr>
          <w:color w:val="0000FF"/>
          <w:lang w:eastAsia="en-US"/>
        </w:rPr>
        <w:t>S2-2204026</w:t>
      </w:r>
      <w:r w:rsidR="005E7CA0">
        <w:t xml:space="preserve"> Packet transmission order adjustment for multi-modal data delivery. (OPPO)</w:t>
      </w:r>
    </w:p>
    <w:p w14:paraId="7ABCDADC" w14:textId="77777777" w:rsidR="005E7CA0" w:rsidRPr="00110B81" w:rsidRDefault="005E7CA0" w:rsidP="005E7CA0">
      <w:pPr>
        <w:keepNext/>
        <w:rPr>
          <w:b/>
          <w:bCs/>
        </w:rPr>
      </w:pPr>
      <w:r w:rsidRPr="00110B81">
        <w:rPr>
          <w:b/>
          <w:bCs/>
        </w:rPr>
        <w:t>Discussion:</w:t>
      </w:r>
    </w:p>
    <w:p w14:paraId="2005C27C" w14:textId="63B18591" w:rsidR="00981411" w:rsidRDefault="005E7CA0" w:rsidP="00F500F9">
      <w:pPr>
        <w:rPr>
          <w:lang w:eastAsia="en-US"/>
        </w:rPr>
      </w:pPr>
      <w:r>
        <w:rPr>
          <w:lang w:eastAsia="en-US"/>
        </w:rPr>
        <w:t xml:space="preserve">It was commented that r03 had been provided before the deadline. </w:t>
      </w:r>
      <w:r w:rsidRPr="00F2040A">
        <w:rPr>
          <w:color w:val="0000FF"/>
          <w:lang w:eastAsia="en-US"/>
        </w:rPr>
        <w:t>S2-2204026</w:t>
      </w:r>
      <w:r w:rsidR="00981411" w:rsidRPr="005E7CA0">
        <w:rPr>
          <w:color w:val="0000FF"/>
          <w:lang w:eastAsia="en-US"/>
        </w:rPr>
        <w:t>r03</w:t>
      </w:r>
      <w:r w:rsidR="00981411">
        <w:rPr>
          <w:lang w:eastAsia="en-US"/>
        </w:rPr>
        <w:t xml:space="preserve"> </w:t>
      </w:r>
      <w:r>
        <w:rPr>
          <w:lang w:eastAsia="en-US"/>
        </w:rPr>
        <w:t>will</w:t>
      </w:r>
      <w:r w:rsidR="00981411">
        <w:rPr>
          <w:lang w:eastAsia="en-US"/>
        </w:rPr>
        <w:t xml:space="preserve"> be considered for approval. </w:t>
      </w:r>
    </w:p>
    <w:p w14:paraId="0424F781" w14:textId="1937BC73" w:rsidR="00981411" w:rsidRDefault="00981411" w:rsidP="00F500F9">
      <w:pPr>
        <w:rPr>
          <w:lang w:eastAsia="en-US"/>
        </w:rPr>
      </w:pPr>
    </w:p>
    <w:p w14:paraId="0A453E2E" w14:textId="07F64C12" w:rsidR="00981411" w:rsidRPr="005E7CA0" w:rsidRDefault="00F2040A" w:rsidP="005E7CA0">
      <w:pPr>
        <w:keepNext/>
        <w:pBdr>
          <w:top w:val="single" w:sz="4" w:space="1" w:color="auto"/>
        </w:pBdr>
      </w:pPr>
      <w:r w:rsidRPr="00F2040A">
        <w:rPr>
          <w:color w:val="0000FF"/>
          <w:lang w:eastAsia="en-US"/>
        </w:rPr>
        <w:t>S2-2203948</w:t>
      </w:r>
      <w:r w:rsidR="00981411">
        <w:rPr>
          <w:lang w:eastAsia="en-US"/>
        </w:rPr>
        <w:t xml:space="preserve"> </w:t>
      </w:r>
      <w:r w:rsidR="005E7CA0">
        <w:rPr>
          <w:lang w:eastAsia="en-US"/>
        </w:rPr>
        <w:t>Access SNPN via 3GPP and N3GPP AN using same credentials and credential holder.</w:t>
      </w:r>
      <w:r w:rsidR="00981411">
        <w:rPr>
          <w:lang w:eastAsia="en-US"/>
        </w:rPr>
        <w:t xml:space="preserve"> </w:t>
      </w:r>
      <w:r w:rsidR="005E7CA0">
        <w:t>(</w:t>
      </w:r>
      <w:proofErr w:type="spellStart"/>
      <w:r w:rsidR="005E7CA0">
        <w:t>CableLabs</w:t>
      </w:r>
      <w:proofErr w:type="spellEnd"/>
      <w:r w:rsidR="005E7CA0">
        <w:t>, Charter)</w:t>
      </w:r>
      <w:r w:rsidR="005E7CA0">
        <w:rPr>
          <w:lang w:eastAsia="en-US"/>
        </w:rPr>
        <w:br/>
      </w:r>
      <w:r w:rsidRPr="00F2040A">
        <w:rPr>
          <w:color w:val="0000FF"/>
          <w:lang w:eastAsia="en-US"/>
        </w:rPr>
        <w:t>S2-2203949</w:t>
      </w:r>
      <w:r w:rsidR="005E7CA0">
        <w:t xml:space="preserve"> Support for NSWOF in SNPN. (</w:t>
      </w:r>
      <w:proofErr w:type="spellStart"/>
      <w:r w:rsidR="005E7CA0">
        <w:t>CableLabs</w:t>
      </w:r>
      <w:proofErr w:type="spellEnd"/>
      <w:r w:rsidR="005E7CA0">
        <w:t>, Charter)</w:t>
      </w:r>
    </w:p>
    <w:p w14:paraId="168FFB6D" w14:textId="77777777" w:rsidR="005E7CA0" w:rsidRPr="00110B81" w:rsidRDefault="005E7CA0" w:rsidP="005E7CA0">
      <w:pPr>
        <w:keepNext/>
        <w:rPr>
          <w:b/>
          <w:bCs/>
        </w:rPr>
      </w:pPr>
      <w:r w:rsidRPr="00110B81">
        <w:rPr>
          <w:b/>
          <w:bCs/>
        </w:rPr>
        <w:t>Discussion:</w:t>
      </w:r>
    </w:p>
    <w:p w14:paraId="7C849DAA" w14:textId="13087811" w:rsidR="00981411" w:rsidRDefault="00981411" w:rsidP="00F500F9">
      <w:pPr>
        <w:rPr>
          <w:lang w:eastAsia="en-US"/>
        </w:rPr>
      </w:pPr>
      <w:proofErr w:type="spellStart"/>
      <w:r>
        <w:rPr>
          <w:lang w:eastAsia="en-US"/>
        </w:rPr>
        <w:t>Cablelabs</w:t>
      </w:r>
      <w:proofErr w:type="spellEnd"/>
      <w:r>
        <w:rPr>
          <w:lang w:eastAsia="en-US"/>
        </w:rPr>
        <w:t xml:space="preserve"> commented that </w:t>
      </w:r>
      <w:r w:rsidR="00F2040A" w:rsidRPr="00F2040A">
        <w:rPr>
          <w:color w:val="0000FF"/>
          <w:lang w:eastAsia="en-US"/>
        </w:rPr>
        <w:t>S2-2203948</w:t>
      </w:r>
      <w:r w:rsidRPr="005E7CA0">
        <w:rPr>
          <w:color w:val="0000FF"/>
          <w:lang w:eastAsia="en-US"/>
        </w:rPr>
        <w:t>r02</w:t>
      </w:r>
      <w:r>
        <w:rPr>
          <w:lang w:eastAsia="en-US"/>
        </w:rPr>
        <w:t xml:space="preserve"> and </w:t>
      </w:r>
      <w:r w:rsidR="00F2040A" w:rsidRPr="00F2040A">
        <w:rPr>
          <w:color w:val="0000FF"/>
          <w:lang w:eastAsia="en-US"/>
        </w:rPr>
        <w:t>S2-2203949</w:t>
      </w:r>
      <w:r>
        <w:rPr>
          <w:lang w:eastAsia="en-US"/>
        </w:rPr>
        <w:t>r</w:t>
      </w:r>
      <w:r w:rsidRPr="005E7CA0">
        <w:rPr>
          <w:color w:val="0000FF"/>
          <w:lang w:eastAsia="en-US"/>
        </w:rPr>
        <w:t>03</w:t>
      </w:r>
      <w:r>
        <w:rPr>
          <w:lang w:eastAsia="en-US"/>
        </w:rPr>
        <w:t xml:space="preserve"> had been provided before the deadline although the e-mail was received later.</w:t>
      </w:r>
      <w:r w:rsidR="005E7CA0" w:rsidRPr="005E7CA0">
        <w:rPr>
          <w:color w:val="0000FF"/>
          <w:lang w:eastAsia="en-US"/>
        </w:rPr>
        <w:t xml:space="preserve"> </w:t>
      </w:r>
      <w:r w:rsidR="005E7CA0" w:rsidRPr="00F2040A">
        <w:rPr>
          <w:color w:val="0000FF"/>
          <w:lang w:eastAsia="en-US"/>
        </w:rPr>
        <w:t>S2-2203948</w:t>
      </w:r>
      <w:r w:rsidR="005E7CA0" w:rsidRPr="005E7CA0">
        <w:rPr>
          <w:color w:val="0000FF"/>
          <w:lang w:eastAsia="en-US"/>
        </w:rPr>
        <w:t>r02</w:t>
      </w:r>
      <w:r w:rsidR="005E7CA0">
        <w:rPr>
          <w:lang w:eastAsia="en-US"/>
        </w:rPr>
        <w:t xml:space="preserve"> and </w:t>
      </w:r>
      <w:r w:rsidR="005E7CA0" w:rsidRPr="00F2040A">
        <w:rPr>
          <w:color w:val="0000FF"/>
          <w:lang w:eastAsia="en-US"/>
        </w:rPr>
        <w:t>S2-2203949</w:t>
      </w:r>
      <w:r w:rsidR="005E7CA0">
        <w:rPr>
          <w:lang w:eastAsia="en-US"/>
        </w:rPr>
        <w:t>r</w:t>
      </w:r>
      <w:r w:rsidR="005E7CA0" w:rsidRPr="005E7CA0">
        <w:rPr>
          <w:color w:val="0000FF"/>
          <w:lang w:eastAsia="en-US"/>
        </w:rPr>
        <w:t>03</w:t>
      </w:r>
      <w:r w:rsidR="005E7CA0" w:rsidRPr="005E7CA0">
        <w:rPr>
          <w:lang w:eastAsia="en-US"/>
        </w:rPr>
        <w:t xml:space="preserve"> </w:t>
      </w:r>
      <w:r w:rsidR="005E7CA0">
        <w:rPr>
          <w:lang w:eastAsia="en-US"/>
        </w:rPr>
        <w:t>will be considered for approval.</w:t>
      </w:r>
    </w:p>
    <w:p w14:paraId="49B818C8" w14:textId="59387806" w:rsidR="00981411" w:rsidRDefault="00981411" w:rsidP="00F500F9">
      <w:pPr>
        <w:rPr>
          <w:lang w:eastAsia="en-US"/>
        </w:rPr>
      </w:pPr>
    </w:p>
    <w:p w14:paraId="66615252" w14:textId="36F246DD" w:rsidR="00981411" w:rsidRPr="005E7CA0" w:rsidRDefault="00F2040A" w:rsidP="005E7CA0">
      <w:pPr>
        <w:keepNext/>
        <w:pBdr>
          <w:top w:val="single" w:sz="4" w:space="1" w:color="auto"/>
        </w:pBdr>
      </w:pPr>
      <w:r w:rsidRPr="00F2040A">
        <w:rPr>
          <w:color w:val="0000FF"/>
          <w:lang w:eastAsia="en-US"/>
        </w:rPr>
        <w:t>S2-2204385</w:t>
      </w:r>
      <w:r w:rsidR="005E7CA0">
        <w:t xml:space="preserve"> KI#4:Updates Solution16 for Selecting the same EAS-DNAI for collection of UEs. (Huawei, </w:t>
      </w:r>
      <w:proofErr w:type="spellStart"/>
      <w:r w:rsidR="005E7CA0">
        <w:t>HiSilicon</w:t>
      </w:r>
      <w:proofErr w:type="spellEnd"/>
      <w:r w:rsidR="005E7CA0">
        <w:t>)</w:t>
      </w:r>
    </w:p>
    <w:p w14:paraId="697BFB49" w14:textId="77777777" w:rsidR="005E7CA0" w:rsidRPr="00110B81" w:rsidRDefault="005E7CA0" w:rsidP="005E7CA0">
      <w:pPr>
        <w:keepNext/>
        <w:rPr>
          <w:b/>
          <w:bCs/>
        </w:rPr>
      </w:pPr>
      <w:r w:rsidRPr="00110B81">
        <w:rPr>
          <w:b/>
          <w:bCs/>
        </w:rPr>
        <w:t>Discussion:</w:t>
      </w:r>
    </w:p>
    <w:p w14:paraId="6F48A4FE" w14:textId="27BE4431" w:rsidR="00981411" w:rsidRDefault="005E7CA0" w:rsidP="00F500F9">
      <w:pPr>
        <w:rPr>
          <w:lang w:eastAsia="en-US"/>
        </w:rPr>
      </w:pPr>
      <w:r>
        <w:rPr>
          <w:lang w:eastAsia="en-US"/>
        </w:rPr>
        <w:t xml:space="preserve">Huawei commented that r06 with an additional EN had appeared acceptable in discussions. </w:t>
      </w:r>
      <w:r w:rsidRPr="00F2040A">
        <w:rPr>
          <w:color w:val="0000FF"/>
          <w:lang w:eastAsia="en-US"/>
        </w:rPr>
        <w:t>S2-2204385</w:t>
      </w:r>
      <w:r w:rsidRPr="005E7CA0">
        <w:rPr>
          <w:color w:val="0000FF"/>
          <w:lang w:eastAsia="en-US"/>
        </w:rPr>
        <w:t>r06</w:t>
      </w:r>
      <w:r>
        <w:rPr>
          <w:lang w:eastAsia="en-US"/>
        </w:rPr>
        <w:t xml:space="preserve"> with changes will be marked for approval.</w:t>
      </w:r>
    </w:p>
    <w:p w14:paraId="494AC798" w14:textId="77777777" w:rsidR="005E7CA0" w:rsidRDefault="005E7CA0" w:rsidP="00F500F9">
      <w:pPr>
        <w:rPr>
          <w:lang w:eastAsia="en-US"/>
        </w:rPr>
      </w:pPr>
    </w:p>
    <w:p w14:paraId="6CB01EEE" w14:textId="4FB22137" w:rsidR="00981411" w:rsidRPr="005E7CA0" w:rsidRDefault="00F2040A" w:rsidP="00F500F9">
      <w:r w:rsidRPr="00F2040A">
        <w:rPr>
          <w:color w:val="0000FF"/>
          <w:lang w:eastAsia="en-US"/>
        </w:rPr>
        <w:t>S2-2204093</w:t>
      </w:r>
      <w:r w:rsidR="005E7CA0">
        <w:t xml:space="preserve"> New solution (KI3) for supporting offload policies to match more granular sets of UE(s). (Nokia, Nokia Shanghai Bell)</w:t>
      </w:r>
    </w:p>
    <w:p w14:paraId="136EA675" w14:textId="77777777" w:rsidR="00711065" w:rsidRPr="00110B81" w:rsidRDefault="00711065" w:rsidP="00711065">
      <w:pPr>
        <w:keepNext/>
        <w:rPr>
          <w:b/>
          <w:bCs/>
        </w:rPr>
      </w:pPr>
      <w:r w:rsidRPr="00110B81">
        <w:rPr>
          <w:b/>
          <w:bCs/>
        </w:rPr>
        <w:t>Discussion:</w:t>
      </w:r>
    </w:p>
    <w:p w14:paraId="6A0E5701" w14:textId="648E410B" w:rsidR="00981411" w:rsidRDefault="00981411" w:rsidP="00F500F9">
      <w:pPr>
        <w:rPr>
          <w:lang w:eastAsia="en-US"/>
        </w:rPr>
      </w:pPr>
      <w:r>
        <w:rPr>
          <w:lang w:eastAsia="en-US"/>
        </w:rPr>
        <w:t xml:space="preserve">r03 was provided </w:t>
      </w:r>
      <w:r w:rsidR="00852D05">
        <w:rPr>
          <w:lang w:eastAsia="en-US"/>
        </w:rPr>
        <w:t xml:space="preserve">by Lenovo </w:t>
      </w:r>
      <w:r>
        <w:rPr>
          <w:lang w:eastAsia="en-US"/>
        </w:rPr>
        <w:t>before the deadline but was missed from the comments</w:t>
      </w:r>
      <w:r w:rsidR="00852D05">
        <w:rPr>
          <w:lang w:eastAsia="en-US"/>
        </w:rPr>
        <w:t xml:space="preserve"> due to mis-formatted tags</w:t>
      </w:r>
      <w:r>
        <w:rPr>
          <w:lang w:eastAsia="en-US"/>
        </w:rPr>
        <w:t xml:space="preserve">. </w:t>
      </w:r>
      <w:r w:rsidR="00711065" w:rsidRPr="00F2040A">
        <w:rPr>
          <w:color w:val="0000FF"/>
          <w:lang w:eastAsia="en-US"/>
        </w:rPr>
        <w:t>S2-2204093</w:t>
      </w:r>
      <w:r w:rsidR="00852D05" w:rsidRPr="00711065">
        <w:rPr>
          <w:color w:val="0000FF"/>
          <w:lang w:eastAsia="en-US"/>
        </w:rPr>
        <w:t>r03</w:t>
      </w:r>
      <w:r w:rsidR="00852D05">
        <w:rPr>
          <w:lang w:eastAsia="en-US"/>
        </w:rPr>
        <w:t xml:space="preserve"> will be marked for approval.</w:t>
      </w:r>
    </w:p>
    <w:p w14:paraId="4A2831A5" w14:textId="1BE0F799" w:rsidR="00981411" w:rsidRDefault="00981411" w:rsidP="00F500F9">
      <w:pPr>
        <w:rPr>
          <w:lang w:eastAsia="en-US"/>
        </w:rPr>
      </w:pPr>
    </w:p>
    <w:p w14:paraId="20876EDE" w14:textId="74315C75" w:rsidR="00852D05" w:rsidRPr="00711065" w:rsidRDefault="00F2040A" w:rsidP="00711065">
      <w:pPr>
        <w:keepLines/>
        <w:pBdr>
          <w:top w:val="single" w:sz="4" w:space="1" w:color="auto"/>
        </w:pBdr>
      </w:pPr>
      <w:r w:rsidRPr="00F2040A">
        <w:rPr>
          <w:color w:val="0000FF"/>
          <w:lang w:eastAsia="en-US"/>
        </w:rPr>
        <w:t>S2-2204626</w:t>
      </w:r>
      <w:r w:rsidR="00711065">
        <w:t xml:space="preserve"> KI#4 and KI#6, Solution #15: Update to remove </w:t>
      </w:r>
      <w:proofErr w:type="spellStart"/>
      <w:r w:rsidR="00711065">
        <w:t>ENs.</w:t>
      </w:r>
      <w:proofErr w:type="spellEnd"/>
      <w:r w:rsidR="00711065">
        <w:t xml:space="preserve"> (</w:t>
      </w:r>
      <w:proofErr w:type="spellStart"/>
      <w:r w:rsidR="00711065">
        <w:t>InterDigital</w:t>
      </w:r>
      <w:proofErr w:type="spellEnd"/>
      <w:r w:rsidR="00711065">
        <w:t>)</w:t>
      </w:r>
    </w:p>
    <w:p w14:paraId="16F496F2" w14:textId="77777777" w:rsidR="00711065" w:rsidRPr="00110B81" w:rsidRDefault="00711065" w:rsidP="00711065">
      <w:pPr>
        <w:keepNext/>
        <w:rPr>
          <w:b/>
          <w:bCs/>
        </w:rPr>
      </w:pPr>
      <w:r w:rsidRPr="00110B81">
        <w:rPr>
          <w:b/>
          <w:bCs/>
        </w:rPr>
        <w:t>Discussion:</w:t>
      </w:r>
    </w:p>
    <w:p w14:paraId="48FA9C7B" w14:textId="0BC64AB6" w:rsidR="00852D05" w:rsidRDefault="00852D05" w:rsidP="00F500F9">
      <w:pPr>
        <w:rPr>
          <w:lang w:eastAsia="en-US"/>
        </w:rPr>
      </w:pPr>
      <w:r>
        <w:rPr>
          <w:lang w:eastAsia="en-US"/>
        </w:rPr>
        <w:t>OPPO commented that r02 was submitted before the deadline</w:t>
      </w:r>
      <w:r w:rsidRPr="00852D05">
        <w:rPr>
          <w:lang w:eastAsia="en-US"/>
        </w:rPr>
        <w:t xml:space="preserve"> </w:t>
      </w:r>
      <w:r>
        <w:rPr>
          <w:lang w:eastAsia="en-US"/>
        </w:rPr>
        <w:t xml:space="preserve">but was missed from the comments. </w:t>
      </w:r>
      <w:r w:rsidR="00711065" w:rsidRPr="00F2040A">
        <w:rPr>
          <w:color w:val="0000FF"/>
          <w:lang w:eastAsia="en-US"/>
        </w:rPr>
        <w:t>S2-2204626</w:t>
      </w:r>
      <w:r w:rsidRPr="00711065">
        <w:rPr>
          <w:color w:val="0000FF"/>
          <w:lang w:eastAsia="en-US"/>
        </w:rPr>
        <w:t>r02</w:t>
      </w:r>
      <w:r>
        <w:rPr>
          <w:lang w:eastAsia="en-US"/>
        </w:rPr>
        <w:t xml:space="preserve"> will be marked for approval.</w:t>
      </w:r>
    </w:p>
    <w:p w14:paraId="0C8F66C2" w14:textId="7465D30D" w:rsidR="00852D05" w:rsidRDefault="00852D05" w:rsidP="00F500F9">
      <w:pPr>
        <w:rPr>
          <w:lang w:eastAsia="en-US"/>
        </w:rPr>
      </w:pPr>
    </w:p>
    <w:p w14:paraId="015E8ADE" w14:textId="37462C69" w:rsidR="00852D05" w:rsidRPr="00711065" w:rsidRDefault="00F2040A" w:rsidP="00711065">
      <w:pPr>
        <w:keepNext/>
        <w:pBdr>
          <w:top w:val="single" w:sz="4" w:space="1" w:color="auto"/>
        </w:pBdr>
      </w:pPr>
      <w:r w:rsidRPr="00F2040A">
        <w:rPr>
          <w:color w:val="0000FF"/>
          <w:lang w:eastAsia="en-US"/>
        </w:rPr>
        <w:lastRenderedPageBreak/>
        <w:t>S2-2204359</w:t>
      </w:r>
      <w:r w:rsidR="00711065">
        <w:t xml:space="preserve"> KI#3 5GC Exposure of Network Authorization Status of UE to participate in the AI/ML operation. (OPPO)</w:t>
      </w:r>
    </w:p>
    <w:p w14:paraId="404F7D7B" w14:textId="77777777" w:rsidR="00711065" w:rsidRPr="00110B81" w:rsidRDefault="00711065" w:rsidP="00711065">
      <w:pPr>
        <w:keepNext/>
        <w:rPr>
          <w:b/>
          <w:bCs/>
        </w:rPr>
      </w:pPr>
      <w:r w:rsidRPr="00110B81">
        <w:rPr>
          <w:b/>
          <w:bCs/>
        </w:rPr>
        <w:t>Discussion:</w:t>
      </w:r>
    </w:p>
    <w:p w14:paraId="27055E49" w14:textId="36E7E94A" w:rsidR="00852D05" w:rsidRDefault="00852D05" w:rsidP="00F500F9">
      <w:pPr>
        <w:rPr>
          <w:lang w:eastAsia="en-US"/>
        </w:rPr>
      </w:pPr>
      <w:r>
        <w:rPr>
          <w:lang w:eastAsia="en-US"/>
        </w:rPr>
        <w:t xml:space="preserve">OPPO commented that r01 was provided before the deadline. </w:t>
      </w:r>
      <w:r w:rsidR="00711065" w:rsidRPr="00F2040A">
        <w:rPr>
          <w:color w:val="0000FF"/>
          <w:lang w:eastAsia="en-US"/>
        </w:rPr>
        <w:t>S2-2204359</w:t>
      </w:r>
      <w:r w:rsidRPr="00711065">
        <w:rPr>
          <w:color w:val="0000FF"/>
          <w:lang w:eastAsia="en-US"/>
        </w:rPr>
        <w:t>r01</w:t>
      </w:r>
      <w:r>
        <w:rPr>
          <w:lang w:eastAsia="en-US"/>
        </w:rPr>
        <w:t xml:space="preserve"> will be marked for approval.</w:t>
      </w:r>
    </w:p>
    <w:p w14:paraId="2047AA02" w14:textId="77777777" w:rsidR="00852D05" w:rsidRDefault="00852D05" w:rsidP="00F500F9">
      <w:pPr>
        <w:rPr>
          <w:lang w:eastAsia="en-US"/>
        </w:rPr>
      </w:pPr>
    </w:p>
    <w:p w14:paraId="74CD6877" w14:textId="0CD6A9C7" w:rsidR="00852D05" w:rsidRPr="00711065" w:rsidRDefault="00F2040A" w:rsidP="00711065">
      <w:pPr>
        <w:keepNext/>
        <w:pBdr>
          <w:top w:val="single" w:sz="4" w:space="1" w:color="auto"/>
        </w:pBdr>
      </w:pPr>
      <w:r w:rsidRPr="00F2040A">
        <w:rPr>
          <w:color w:val="0000FF"/>
          <w:lang w:eastAsia="en-US"/>
        </w:rPr>
        <w:t>S2-2204162</w:t>
      </w:r>
      <w:r w:rsidR="00711065">
        <w:t xml:space="preserve"> Initial Solution Evaluations. (Huawei, </w:t>
      </w:r>
      <w:proofErr w:type="spellStart"/>
      <w:r w:rsidR="00711065">
        <w:t>HiSilicon</w:t>
      </w:r>
      <w:proofErr w:type="spellEnd"/>
      <w:r w:rsidR="00711065">
        <w:t>)</w:t>
      </w:r>
    </w:p>
    <w:p w14:paraId="448DC108" w14:textId="77777777" w:rsidR="00711065" w:rsidRPr="00110B81" w:rsidRDefault="00711065" w:rsidP="00711065">
      <w:pPr>
        <w:keepNext/>
        <w:rPr>
          <w:b/>
          <w:bCs/>
        </w:rPr>
      </w:pPr>
      <w:r w:rsidRPr="00110B81">
        <w:rPr>
          <w:b/>
          <w:bCs/>
        </w:rPr>
        <w:t>Discussion:</w:t>
      </w:r>
    </w:p>
    <w:p w14:paraId="58E60B54" w14:textId="112DAE95" w:rsidR="00852D05" w:rsidRDefault="00852D05" w:rsidP="00F500F9">
      <w:pPr>
        <w:rPr>
          <w:lang w:eastAsia="en-US"/>
        </w:rPr>
      </w:pPr>
      <w:r>
        <w:rPr>
          <w:lang w:eastAsia="en-US"/>
        </w:rPr>
        <w:t xml:space="preserve">China Mobile commented that r04 was provided before the deadline. </w:t>
      </w:r>
      <w:r w:rsidR="00711065" w:rsidRPr="00F2040A">
        <w:rPr>
          <w:color w:val="0000FF"/>
          <w:lang w:eastAsia="en-US"/>
        </w:rPr>
        <w:t>S2-2204162</w:t>
      </w:r>
      <w:r w:rsidRPr="00711065">
        <w:rPr>
          <w:color w:val="0000FF"/>
          <w:lang w:eastAsia="en-US"/>
        </w:rPr>
        <w:t>r04</w:t>
      </w:r>
      <w:r>
        <w:rPr>
          <w:lang w:eastAsia="en-US"/>
        </w:rPr>
        <w:t xml:space="preserve"> will be marked for approval.</w:t>
      </w:r>
    </w:p>
    <w:p w14:paraId="77DBACA9" w14:textId="10C3A985" w:rsidR="00852D05" w:rsidRDefault="00852D05" w:rsidP="00F500F9">
      <w:pPr>
        <w:rPr>
          <w:lang w:eastAsia="en-US"/>
        </w:rPr>
      </w:pPr>
    </w:p>
    <w:p w14:paraId="3D4B084B" w14:textId="433291AD" w:rsidR="00852D05" w:rsidRPr="00711065" w:rsidRDefault="00F2040A" w:rsidP="00711065">
      <w:pPr>
        <w:keepNext/>
        <w:pBdr>
          <w:top w:val="single" w:sz="4" w:space="1" w:color="auto"/>
        </w:pBdr>
      </w:pPr>
      <w:r w:rsidRPr="00F2040A">
        <w:rPr>
          <w:color w:val="0000FF"/>
          <w:lang w:eastAsia="en-US"/>
        </w:rPr>
        <w:t>S2-2204102</w:t>
      </w:r>
      <w:r w:rsidR="00711065">
        <w:t xml:space="preserve"> KI #7, New Sol: FL member selection. (China Mobile)</w:t>
      </w:r>
    </w:p>
    <w:p w14:paraId="0D333896" w14:textId="77777777" w:rsidR="00711065" w:rsidRPr="00110B81" w:rsidRDefault="00711065" w:rsidP="00711065">
      <w:pPr>
        <w:keepNext/>
        <w:rPr>
          <w:b/>
          <w:bCs/>
        </w:rPr>
      </w:pPr>
      <w:r w:rsidRPr="00110B81">
        <w:rPr>
          <w:b/>
          <w:bCs/>
        </w:rPr>
        <w:t>Discussion:</w:t>
      </w:r>
    </w:p>
    <w:p w14:paraId="33790B7C" w14:textId="06E6C295" w:rsidR="00852D05" w:rsidRDefault="00852D05" w:rsidP="00F500F9">
      <w:pPr>
        <w:rPr>
          <w:lang w:eastAsia="en-US"/>
        </w:rPr>
      </w:pPr>
      <w:r>
        <w:rPr>
          <w:lang w:eastAsia="en-US"/>
        </w:rPr>
        <w:t xml:space="preserve">r04 was provided before the deadline. </w:t>
      </w:r>
      <w:r w:rsidR="00711065" w:rsidRPr="00F2040A">
        <w:rPr>
          <w:color w:val="0000FF"/>
          <w:lang w:eastAsia="en-US"/>
        </w:rPr>
        <w:t>S2-2204102</w:t>
      </w:r>
      <w:r w:rsidRPr="00711065">
        <w:rPr>
          <w:color w:val="0000FF"/>
          <w:lang w:eastAsia="en-US"/>
        </w:rPr>
        <w:t>r04</w:t>
      </w:r>
      <w:r>
        <w:rPr>
          <w:lang w:eastAsia="en-US"/>
        </w:rPr>
        <w:t xml:space="preserve"> will be marked for approval.</w:t>
      </w:r>
    </w:p>
    <w:p w14:paraId="44202631" w14:textId="729A95B1" w:rsidR="00852D05" w:rsidRDefault="00852D05" w:rsidP="00F500F9">
      <w:pPr>
        <w:rPr>
          <w:lang w:eastAsia="en-US"/>
        </w:rPr>
      </w:pPr>
    </w:p>
    <w:p w14:paraId="2F6D9D04" w14:textId="218E04DD" w:rsidR="00852D05" w:rsidRPr="00711065" w:rsidRDefault="00F2040A" w:rsidP="00711065">
      <w:pPr>
        <w:keepNext/>
        <w:pBdr>
          <w:top w:val="single" w:sz="4" w:space="1" w:color="auto"/>
        </w:pBdr>
      </w:pPr>
      <w:r w:rsidRPr="00F2040A">
        <w:rPr>
          <w:color w:val="0000FF"/>
          <w:lang w:eastAsia="en-US"/>
        </w:rPr>
        <w:t>S2-2203994</w:t>
      </w:r>
      <w:r w:rsidR="00711065">
        <w:t xml:space="preserve"> KI#7, Sol #24: Update to remove </w:t>
      </w:r>
      <w:proofErr w:type="spellStart"/>
      <w:r w:rsidR="00711065">
        <w:t>ENs.</w:t>
      </w:r>
      <w:proofErr w:type="spellEnd"/>
      <w:r w:rsidR="00711065">
        <w:t xml:space="preserve"> (Vivo)</w:t>
      </w:r>
    </w:p>
    <w:p w14:paraId="010E7C75" w14:textId="77777777" w:rsidR="00711065" w:rsidRPr="00110B81" w:rsidRDefault="00711065" w:rsidP="00711065">
      <w:pPr>
        <w:keepNext/>
        <w:rPr>
          <w:b/>
          <w:bCs/>
        </w:rPr>
      </w:pPr>
      <w:r w:rsidRPr="00110B81">
        <w:rPr>
          <w:b/>
          <w:bCs/>
        </w:rPr>
        <w:t>Discussion:</w:t>
      </w:r>
    </w:p>
    <w:p w14:paraId="7D658F29" w14:textId="11FFC672" w:rsidR="00852D05" w:rsidRDefault="00852D05" w:rsidP="00F500F9">
      <w:pPr>
        <w:rPr>
          <w:lang w:eastAsia="en-US"/>
        </w:rPr>
      </w:pPr>
      <w:r>
        <w:rPr>
          <w:lang w:eastAsia="en-US"/>
        </w:rPr>
        <w:t>OPPO commented that r02 was available</w:t>
      </w:r>
      <w:r w:rsidR="00E20A09" w:rsidRPr="00E20A09">
        <w:rPr>
          <w:lang w:eastAsia="en-US"/>
        </w:rPr>
        <w:t xml:space="preserve"> </w:t>
      </w:r>
      <w:r w:rsidR="00E20A09">
        <w:rPr>
          <w:lang w:eastAsia="en-US"/>
        </w:rPr>
        <w:t>before the deadline.</w:t>
      </w:r>
      <w:r>
        <w:rPr>
          <w:lang w:eastAsia="en-US"/>
        </w:rPr>
        <w:t xml:space="preserve"> </w:t>
      </w:r>
      <w:r w:rsidR="00711065" w:rsidRPr="00F2040A">
        <w:rPr>
          <w:color w:val="0000FF"/>
          <w:lang w:eastAsia="en-US"/>
        </w:rPr>
        <w:t>S2-2203994</w:t>
      </w:r>
      <w:r w:rsidR="00E20A09" w:rsidRPr="00711065">
        <w:rPr>
          <w:color w:val="0000FF"/>
          <w:lang w:eastAsia="en-US"/>
        </w:rPr>
        <w:t>r02</w:t>
      </w:r>
      <w:r w:rsidR="00E20A09">
        <w:rPr>
          <w:lang w:eastAsia="en-US"/>
        </w:rPr>
        <w:t xml:space="preserve"> will be marked for approval.</w:t>
      </w:r>
    </w:p>
    <w:p w14:paraId="6632A717" w14:textId="404102F5" w:rsidR="00852D05" w:rsidRDefault="00852D05" w:rsidP="00F500F9">
      <w:pPr>
        <w:rPr>
          <w:lang w:eastAsia="en-US"/>
        </w:rPr>
      </w:pPr>
    </w:p>
    <w:p w14:paraId="6D03CDE5" w14:textId="4EDFDF86" w:rsidR="00E20A09" w:rsidRPr="00711065" w:rsidRDefault="00F2040A" w:rsidP="00711065">
      <w:pPr>
        <w:keepNext/>
        <w:pBdr>
          <w:top w:val="single" w:sz="4" w:space="1" w:color="auto"/>
        </w:pBdr>
      </w:pPr>
      <w:r w:rsidRPr="00F2040A">
        <w:rPr>
          <w:color w:val="0000FF"/>
          <w:lang w:eastAsia="en-US"/>
        </w:rPr>
        <w:t>S2-2203995</w:t>
      </w:r>
      <w:r w:rsidR="00711065">
        <w:t xml:space="preserve"> KI #7, Sol #25: Update to clarify more useful </w:t>
      </w:r>
      <w:proofErr w:type="spellStart"/>
      <w:r w:rsidR="00711065">
        <w:t>AIMLAssistanceInfo</w:t>
      </w:r>
      <w:proofErr w:type="spellEnd"/>
      <w:r w:rsidR="00711065">
        <w:t>.</w:t>
      </w:r>
      <w:r w:rsidR="00711065" w:rsidRPr="00711065">
        <w:t xml:space="preserve"> </w:t>
      </w:r>
      <w:r w:rsidR="00711065">
        <w:t>(Vivo)</w:t>
      </w:r>
    </w:p>
    <w:p w14:paraId="23C93D31" w14:textId="77777777" w:rsidR="00711065" w:rsidRPr="00110B81" w:rsidRDefault="00711065" w:rsidP="00711065">
      <w:pPr>
        <w:keepNext/>
        <w:rPr>
          <w:b/>
          <w:bCs/>
        </w:rPr>
      </w:pPr>
      <w:r w:rsidRPr="00110B81">
        <w:rPr>
          <w:b/>
          <w:bCs/>
        </w:rPr>
        <w:t>Discussion:</w:t>
      </w:r>
    </w:p>
    <w:p w14:paraId="191B5689" w14:textId="68C1836B" w:rsidR="00852D05" w:rsidRDefault="00E20A09" w:rsidP="00F500F9">
      <w:pPr>
        <w:rPr>
          <w:lang w:eastAsia="en-US"/>
        </w:rPr>
      </w:pPr>
      <w:r>
        <w:rPr>
          <w:lang w:eastAsia="en-US"/>
        </w:rPr>
        <w:t>r03 was available</w:t>
      </w:r>
      <w:r w:rsidRPr="00E20A09">
        <w:rPr>
          <w:lang w:eastAsia="en-US"/>
        </w:rPr>
        <w:t xml:space="preserve"> </w:t>
      </w:r>
      <w:r>
        <w:rPr>
          <w:lang w:eastAsia="en-US"/>
        </w:rPr>
        <w:t xml:space="preserve">before the deadline. </w:t>
      </w:r>
      <w:r w:rsidR="00711065" w:rsidRPr="00F2040A">
        <w:rPr>
          <w:color w:val="0000FF"/>
          <w:lang w:eastAsia="en-US"/>
        </w:rPr>
        <w:t>S2-2203995</w:t>
      </w:r>
      <w:r w:rsidRPr="00711065">
        <w:rPr>
          <w:color w:val="0000FF"/>
          <w:lang w:eastAsia="en-US"/>
        </w:rPr>
        <w:t>r03</w:t>
      </w:r>
      <w:r>
        <w:rPr>
          <w:lang w:eastAsia="en-US"/>
        </w:rPr>
        <w:t xml:space="preserve"> will be marked for approval.</w:t>
      </w:r>
    </w:p>
    <w:p w14:paraId="74944F68" w14:textId="231B6929" w:rsidR="00852D05" w:rsidRDefault="00852D05" w:rsidP="00F500F9">
      <w:pPr>
        <w:rPr>
          <w:lang w:eastAsia="en-US"/>
        </w:rPr>
      </w:pPr>
    </w:p>
    <w:p w14:paraId="6D9E12F2" w14:textId="1A5B5DEB" w:rsidR="00E20A09" w:rsidRPr="00711065" w:rsidRDefault="00F2040A" w:rsidP="00711065">
      <w:pPr>
        <w:keepNext/>
        <w:pBdr>
          <w:top w:val="single" w:sz="4" w:space="1" w:color="auto"/>
        </w:pBdr>
      </w:pPr>
      <w:r w:rsidRPr="00F2040A">
        <w:rPr>
          <w:color w:val="0000FF"/>
          <w:lang w:eastAsia="en-US"/>
        </w:rPr>
        <w:t>S2-2203873</w:t>
      </w:r>
      <w:r w:rsidR="00E20A09">
        <w:rPr>
          <w:lang w:eastAsia="en-US"/>
        </w:rPr>
        <w:t xml:space="preserve"> </w:t>
      </w:r>
      <w:r w:rsidR="00711065">
        <w:rPr>
          <w:lang w:eastAsia="en-US"/>
        </w:rPr>
        <w:t>KI#3: New Solution: 5GC Information Exposure to Authorized 3rd Party for Assisting AI/ML Operation Splitting between AI/ML Endpoints. (Ericsson)</w:t>
      </w:r>
    </w:p>
    <w:p w14:paraId="27F5E0FE" w14:textId="77777777" w:rsidR="00711065" w:rsidRPr="00110B81" w:rsidRDefault="00711065" w:rsidP="00711065">
      <w:pPr>
        <w:keepNext/>
        <w:rPr>
          <w:b/>
          <w:bCs/>
        </w:rPr>
      </w:pPr>
      <w:r w:rsidRPr="00110B81">
        <w:rPr>
          <w:b/>
          <w:bCs/>
        </w:rPr>
        <w:t>Discussion:</w:t>
      </w:r>
    </w:p>
    <w:p w14:paraId="089DF746" w14:textId="6ADE55A4" w:rsidR="00E20A09" w:rsidRDefault="00E20A09" w:rsidP="00F500F9">
      <w:pPr>
        <w:rPr>
          <w:lang w:eastAsia="en-US"/>
        </w:rPr>
      </w:pPr>
      <w:r>
        <w:rPr>
          <w:lang w:eastAsia="en-US"/>
        </w:rPr>
        <w:t>Nokia commented r04 was available</w:t>
      </w:r>
      <w:r w:rsidRPr="00E20A09">
        <w:rPr>
          <w:lang w:eastAsia="en-US"/>
        </w:rPr>
        <w:t xml:space="preserve"> </w:t>
      </w:r>
      <w:r>
        <w:rPr>
          <w:lang w:eastAsia="en-US"/>
        </w:rPr>
        <w:t>before the deadline .</w:t>
      </w:r>
      <w:r w:rsidR="00711065" w:rsidRPr="00711065">
        <w:rPr>
          <w:color w:val="0000FF"/>
          <w:lang w:eastAsia="en-US"/>
        </w:rPr>
        <w:t xml:space="preserve"> </w:t>
      </w:r>
      <w:r w:rsidR="00711065" w:rsidRPr="00F2040A">
        <w:rPr>
          <w:color w:val="0000FF"/>
          <w:lang w:eastAsia="en-US"/>
        </w:rPr>
        <w:t>S2-2203873</w:t>
      </w:r>
      <w:r w:rsidRPr="00711065">
        <w:rPr>
          <w:color w:val="0000FF"/>
          <w:lang w:eastAsia="en-US"/>
        </w:rPr>
        <w:t>r04</w:t>
      </w:r>
      <w:r>
        <w:rPr>
          <w:lang w:eastAsia="en-US"/>
        </w:rPr>
        <w:t xml:space="preserve"> will be marked for approval.</w:t>
      </w:r>
    </w:p>
    <w:p w14:paraId="123A5CA5" w14:textId="19311A98" w:rsidR="00E20A09" w:rsidRDefault="00E20A09" w:rsidP="00F500F9">
      <w:pPr>
        <w:rPr>
          <w:lang w:eastAsia="en-US"/>
        </w:rPr>
      </w:pPr>
    </w:p>
    <w:p w14:paraId="0BD5F264" w14:textId="50CC4694" w:rsidR="00E20A09" w:rsidRPr="00711065" w:rsidRDefault="00F2040A" w:rsidP="00711065">
      <w:pPr>
        <w:keepNext/>
        <w:pBdr>
          <w:top w:val="single" w:sz="4" w:space="1" w:color="auto"/>
        </w:pBdr>
      </w:pPr>
      <w:r w:rsidRPr="00F2040A">
        <w:rPr>
          <w:color w:val="0000FF"/>
          <w:lang w:eastAsia="en-US"/>
        </w:rPr>
        <w:t>S2-2204359</w:t>
      </w:r>
      <w:r w:rsidR="00711065">
        <w:t xml:space="preserve"> KI#3 5GC Exposure of Network Authorization Status of UE to participate in the AI/ML operation. (OPPO)</w:t>
      </w:r>
    </w:p>
    <w:p w14:paraId="1EC53104" w14:textId="77777777" w:rsidR="00711065" w:rsidRPr="00110B81" w:rsidRDefault="00711065" w:rsidP="00711065">
      <w:pPr>
        <w:keepNext/>
        <w:rPr>
          <w:b/>
          <w:bCs/>
        </w:rPr>
      </w:pPr>
      <w:r w:rsidRPr="00110B81">
        <w:rPr>
          <w:b/>
          <w:bCs/>
        </w:rPr>
        <w:t>Discussion:</w:t>
      </w:r>
    </w:p>
    <w:p w14:paraId="6795A378" w14:textId="48094B60" w:rsidR="00E20A09" w:rsidRDefault="00E20A09" w:rsidP="00E20A09">
      <w:pPr>
        <w:rPr>
          <w:lang w:eastAsia="en-US"/>
        </w:rPr>
      </w:pPr>
      <w:r>
        <w:rPr>
          <w:lang w:eastAsia="en-US"/>
        </w:rPr>
        <w:t>Nokia commented r01 was available</w:t>
      </w:r>
      <w:r w:rsidRPr="00E20A09">
        <w:rPr>
          <w:lang w:eastAsia="en-US"/>
        </w:rPr>
        <w:t xml:space="preserve"> </w:t>
      </w:r>
      <w:r>
        <w:rPr>
          <w:lang w:eastAsia="en-US"/>
        </w:rPr>
        <w:t>before the deadline .</w:t>
      </w:r>
      <w:r w:rsidR="00711065" w:rsidRPr="00711065">
        <w:rPr>
          <w:color w:val="0000FF"/>
          <w:lang w:eastAsia="en-US"/>
        </w:rPr>
        <w:t xml:space="preserve"> </w:t>
      </w:r>
      <w:r w:rsidR="00711065" w:rsidRPr="00F2040A">
        <w:rPr>
          <w:color w:val="0000FF"/>
          <w:lang w:eastAsia="en-US"/>
        </w:rPr>
        <w:t>S2-2204359</w:t>
      </w:r>
      <w:r w:rsidRPr="00711065">
        <w:rPr>
          <w:color w:val="0000FF"/>
          <w:lang w:eastAsia="en-US"/>
        </w:rPr>
        <w:t>r01</w:t>
      </w:r>
      <w:r>
        <w:rPr>
          <w:lang w:eastAsia="en-US"/>
        </w:rPr>
        <w:t xml:space="preserve"> will be marked for approval.</w:t>
      </w:r>
    </w:p>
    <w:p w14:paraId="60403E52" w14:textId="18728FD3" w:rsidR="00E20A09" w:rsidRDefault="00E20A09" w:rsidP="00F500F9">
      <w:pPr>
        <w:rPr>
          <w:lang w:eastAsia="en-US"/>
        </w:rPr>
      </w:pPr>
    </w:p>
    <w:p w14:paraId="7E046066" w14:textId="13DA76AD" w:rsidR="00E20A09" w:rsidRPr="00711065" w:rsidRDefault="00F2040A" w:rsidP="00711065">
      <w:pPr>
        <w:keepNext/>
        <w:pBdr>
          <w:top w:val="single" w:sz="4" w:space="1" w:color="auto"/>
        </w:pBdr>
      </w:pPr>
      <w:r w:rsidRPr="00F2040A">
        <w:rPr>
          <w:color w:val="0000FF"/>
          <w:lang w:eastAsia="en-US"/>
        </w:rPr>
        <w:t>S2-2204080</w:t>
      </w:r>
      <w:r w:rsidR="00711065">
        <w:t xml:space="preserve"> Update solution 3 to address Editor's notes. (Huawei, </w:t>
      </w:r>
      <w:proofErr w:type="spellStart"/>
      <w:r w:rsidR="00711065">
        <w:t>HiSilicon</w:t>
      </w:r>
      <w:proofErr w:type="spellEnd"/>
      <w:r w:rsidR="00711065">
        <w:t>)</w:t>
      </w:r>
    </w:p>
    <w:p w14:paraId="0DF61789" w14:textId="77777777" w:rsidR="00711065" w:rsidRPr="00110B81" w:rsidRDefault="00711065" w:rsidP="00711065">
      <w:pPr>
        <w:keepNext/>
        <w:rPr>
          <w:b/>
          <w:bCs/>
        </w:rPr>
      </w:pPr>
      <w:r w:rsidRPr="00110B81">
        <w:rPr>
          <w:b/>
          <w:bCs/>
        </w:rPr>
        <w:t>Discussion:</w:t>
      </w:r>
    </w:p>
    <w:p w14:paraId="780BE381" w14:textId="103AF93E" w:rsidR="00E20A09" w:rsidRDefault="00E20A09" w:rsidP="00F500F9">
      <w:pPr>
        <w:rPr>
          <w:lang w:eastAsia="en-US"/>
        </w:rPr>
      </w:pPr>
      <w:r>
        <w:rPr>
          <w:lang w:eastAsia="en-US"/>
        </w:rPr>
        <w:t xml:space="preserve">Qualcomm objected to r07 and Ericsson found some issues. It was proposed to take r03 with some modification. Huawei agreed to the proposed update to </w:t>
      </w:r>
      <w:r w:rsidR="00711065" w:rsidRPr="00F2040A">
        <w:rPr>
          <w:color w:val="0000FF"/>
          <w:lang w:eastAsia="en-US"/>
        </w:rPr>
        <w:t>S2-2204080</w:t>
      </w:r>
      <w:r w:rsidRPr="00711065">
        <w:rPr>
          <w:color w:val="0000FF"/>
          <w:lang w:eastAsia="en-US"/>
        </w:rPr>
        <w:t>r03</w:t>
      </w:r>
      <w:r>
        <w:rPr>
          <w:lang w:eastAsia="en-US"/>
        </w:rPr>
        <w:t xml:space="preserve">. </w:t>
      </w:r>
      <w:r w:rsidRPr="00711065">
        <w:rPr>
          <w:b/>
          <w:bCs/>
          <w:lang w:eastAsia="en-US"/>
        </w:rPr>
        <w:t xml:space="preserve">This should be </w:t>
      </w:r>
      <w:r w:rsidR="00711065">
        <w:rPr>
          <w:b/>
          <w:bCs/>
          <w:lang w:eastAsia="en-US"/>
        </w:rPr>
        <w:t>further discussed</w:t>
      </w:r>
      <w:r w:rsidRPr="00711065">
        <w:rPr>
          <w:b/>
          <w:bCs/>
          <w:lang w:eastAsia="en-US"/>
        </w:rPr>
        <w:t xml:space="preserve"> during the comments period.</w:t>
      </w:r>
    </w:p>
    <w:p w14:paraId="72F5C122" w14:textId="77777777" w:rsidR="00E20A09" w:rsidRDefault="00E20A09" w:rsidP="00F500F9">
      <w:pPr>
        <w:rPr>
          <w:lang w:eastAsia="en-US"/>
        </w:rPr>
      </w:pPr>
    </w:p>
    <w:p w14:paraId="6B4F646A" w14:textId="20C42371" w:rsidR="00E20A09" w:rsidRPr="00711065" w:rsidRDefault="00F2040A" w:rsidP="00E20A09">
      <w:r w:rsidRPr="00F2040A">
        <w:rPr>
          <w:color w:val="0000FF"/>
          <w:lang w:eastAsia="en-US"/>
        </w:rPr>
        <w:t>S2-2203898</w:t>
      </w:r>
      <w:r w:rsidR="00711065">
        <w:t xml:space="preserve"> KI#3, New sol: 5GS information exposure on XR/media Enhancements. (Ericsson, Deutsche Telekom, AT&amp;T, Charter Communications Inc., MediaTek Inc., TMO USA Inc., Telstra, Apple, Verizon, Nokia, Nokia Shanghai Bell, DISH Network, Google, BT, </w:t>
      </w:r>
      <w:proofErr w:type="spellStart"/>
      <w:r w:rsidR="00711065">
        <w:t>CableLabs</w:t>
      </w:r>
      <w:proofErr w:type="spellEnd"/>
      <w:r w:rsidR="00711065">
        <w:t>, Meta USA, Intel)</w:t>
      </w:r>
    </w:p>
    <w:p w14:paraId="34F19546" w14:textId="77777777" w:rsidR="00711065" w:rsidRPr="00110B81" w:rsidRDefault="00711065" w:rsidP="00711065">
      <w:pPr>
        <w:keepNext/>
        <w:rPr>
          <w:b/>
          <w:bCs/>
        </w:rPr>
      </w:pPr>
      <w:r w:rsidRPr="00110B81">
        <w:rPr>
          <w:b/>
          <w:bCs/>
        </w:rPr>
        <w:t>Discussion:</w:t>
      </w:r>
    </w:p>
    <w:p w14:paraId="5FCC25ED" w14:textId="7F2B669E" w:rsidR="00E20A09" w:rsidRDefault="00E20A09" w:rsidP="00E20A09">
      <w:pPr>
        <w:rPr>
          <w:lang w:eastAsia="en-US"/>
        </w:rPr>
      </w:pPr>
      <w:r>
        <w:rPr>
          <w:lang w:eastAsia="en-US"/>
        </w:rPr>
        <w:t xml:space="preserve">Ericsson object to r06 and would like to discuss this during this CC. Ericsson provided a r07, which is r05 with small changes, in the CC#2 folder. </w:t>
      </w:r>
      <w:r w:rsidR="00766B2C">
        <w:t>Huawei could not accept r05 and commented that Ericsson seemed to be objecting to the name. Ericsson commented that this is not the case and alternative solutions need also to be allowed in order to have fairness in the evaluation stage. The SA WG2 Chair commented that alternative or variant solutions should be added in order to allow evaluation to determine any issues with the proposals. Huawei commented that they merely removed redundant IETF drafts from the proposal and did not change the solution. Ericsson replied that the preconditions are removed, which change the solution. Nokia supported the Ericsson proposal to reference the IETF drafts as these are soon expected to become RFCs. Huawei replied that the proposals do not make use of the technical parts of the drafts so they assumed it was for use of the names.</w:t>
      </w:r>
      <w:r w:rsidR="00766B2C" w:rsidRPr="00766B2C">
        <w:rPr>
          <w:b/>
          <w:bCs/>
        </w:rPr>
        <w:t xml:space="preserve"> This should be further discussed off-line</w:t>
      </w:r>
      <w:r w:rsidR="00766B2C">
        <w:rPr>
          <w:b/>
          <w:bCs/>
        </w:rPr>
        <w:t>. Companies were urged to work constructively to resolve the understanding of the issues raised here</w:t>
      </w:r>
      <w:r w:rsidR="00766B2C" w:rsidRPr="00766B2C">
        <w:rPr>
          <w:b/>
          <w:bCs/>
        </w:rPr>
        <w:t>.</w:t>
      </w:r>
    </w:p>
    <w:p w14:paraId="4F50BCBB" w14:textId="3F0CBA41" w:rsidR="00E20A09" w:rsidRDefault="00E20A09" w:rsidP="00F500F9">
      <w:pPr>
        <w:rPr>
          <w:lang w:eastAsia="en-US"/>
        </w:rPr>
      </w:pPr>
    </w:p>
    <w:p w14:paraId="66521705" w14:textId="13DCCBEC" w:rsidR="00766B2C" w:rsidRPr="00711065" w:rsidRDefault="00F2040A" w:rsidP="00711065">
      <w:pPr>
        <w:keepNext/>
        <w:pBdr>
          <w:top w:val="single" w:sz="4" w:space="1" w:color="auto"/>
        </w:pBdr>
      </w:pPr>
      <w:r w:rsidRPr="00F2040A">
        <w:rPr>
          <w:color w:val="0000FF"/>
          <w:lang w:eastAsia="en-US"/>
        </w:rPr>
        <w:t>S2-2204206</w:t>
      </w:r>
      <w:r w:rsidR="00711065">
        <w:t xml:space="preserve"> [DRAFT] LS on 5G Core Information Exposure to UE via DCAF Solution Considerations (OPPO)</w:t>
      </w:r>
    </w:p>
    <w:p w14:paraId="32F8623E" w14:textId="77777777" w:rsidR="00711065" w:rsidRPr="00110B81" w:rsidRDefault="00711065" w:rsidP="00711065">
      <w:pPr>
        <w:keepNext/>
        <w:rPr>
          <w:b/>
          <w:bCs/>
        </w:rPr>
      </w:pPr>
      <w:r w:rsidRPr="00110B81">
        <w:rPr>
          <w:b/>
          <w:bCs/>
        </w:rPr>
        <w:t>Discussion:</w:t>
      </w:r>
    </w:p>
    <w:p w14:paraId="222CBE86" w14:textId="759B22D3" w:rsidR="00766B2C" w:rsidRDefault="00711065" w:rsidP="00F500F9">
      <w:pPr>
        <w:rPr>
          <w:lang w:eastAsia="en-US"/>
        </w:rPr>
      </w:pPr>
      <w:r>
        <w:rPr>
          <w:lang w:eastAsia="en-US"/>
        </w:rPr>
        <w:t xml:space="preserve">This </w:t>
      </w:r>
      <w:r w:rsidR="00766B2C">
        <w:rPr>
          <w:lang w:eastAsia="en-US"/>
        </w:rPr>
        <w:t>LS OUT can be provided with late revisions</w:t>
      </w:r>
      <w:r>
        <w:rPr>
          <w:lang w:eastAsia="en-US"/>
        </w:rPr>
        <w:t xml:space="preserve"> (which is the usual practice for LS OUT)</w:t>
      </w:r>
      <w:r w:rsidR="00766B2C">
        <w:rPr>
          <w:lang w:eastAsia="en-US"/>
        </w:rPr>
        <w:t xml:space="preserve"> and handled in CC#3.</w:t>
      </w:r>
    </w:p>
    <w:p w14:paraId="786010D4" w14:textId="77777777" w:rsidR="00E20A09" w:rsidRDefault="00E20A09" w:rsidP="00F500F9">
      <w:pPr>
        <w:rPr>
          <w:lang w:eastAsia="en-US"/>
        </w:rPr>
      </w:pPr>
    </w:p>
    <w:p w14:paraId="039D0D92" w14:textId="7631329F" w:rsidR="00981411" w:rsidRPr="00D41FF8" w:rsidRDefault="00981411" w:rsidP="00F500F9">
      <w:pPr>
        <w:rPr>
          <w:b/>
          <w:bCs/>
          <w:lang w:eastAsia="en-US"/>
        </w:rPr>
      </w:pPr>
      <w:r w:rsidRPr="00D41FF8">
        <w:rPr>
          <w:b/>
          <w:bCs/>
          <w:lang w:eastAsia="en-US"/>
        </w:rPr>
        <w:t>Tao</w:t>
      </w:r>
    </w:p>
    <w:p w14:paraId="587000BC" w14:textId="42E49051" w:rsidR="00981411" w:rsidRDefault="00F2040A" w:rsidP="00572F98">
      <w:pPr>
        <w:keepNext/>
        <w:pBdr>
          <w:top w:val="single" w:sz="4" w:space="1" w:color="auto"/>
        </w:pBdr>
        <w:rPr>
          <w:lang w:eastAsia="en-US"/>
        </w:rPr>
      </w:pPr>
      <w:r w:rsidRPr="00F2040A">
        <w:rPr>
          <w:color w:val="0000FF"/>
          <w:lang w:eastAsia="en-US"/>
        </w:rPr>
        <w:t>S2-2204723</w:t>
      </w:r>
      <w:r w:rsidR="00572F98">
        <w:rPr>
          <w:lang w:eastAsia="en-US"/>
        </w:rPr>
        <w:t xml:space="preserve"> [DRAFT] Reply LS on clarification on per access NSAC requirement.</w:t>
      </w:r>
    </w:p>
    <w:p w14:paraId="7DDDA6C2" w14:textId="77777777" w:rsidR="00711065" w:rsidRPr="00110B81" w:rsidRDefault="00711065" w:rsidP="00711065">
      <w:pPr>
        <w:keepNext/>
        <w:rPr>
          <w:b/>
          <w:bCs/>
        </w:rPr>
      </w:pPr>
      <w:r w:rsidRPr="00110B81">
        <w:rPr>
          <w:b/>
          <w:bCs/>
        </w:rPr>
        <w:t>Discussion:</w:t>
      </w:r>
    </w:p>
    <w:p w14:paraId="3937CABB" w14:textId="0AA7F6D1" w:rsidR="00D41FF8" w:rsidRDefault="00711065" w:rsidP="00F500F9">
      <w:pPr>
        <w:rPr>
          <w:lang w:eastAsia="en-US"/>
        </w:rPr>
      </w:pPr>
      <w:r>
        <w:rPr>
          <w:lang w:eastAsia="en-US"/>
        </w:rPr>
        <w:t xml:space="preserve">This LS OUT was allocated for response to CT WG4 LS in </w:t>
      </w:r>
      <w:r w:rsidRPr="00711065">
        <w:rPr>
          <w:color w:val="0000FF"/>
          <w:lang w:eastAsia="en-US"/>
        </w:rPr>
        <w:t>S2-2203667</w:t>
      </w:r>
      <w:r>
        <w:rPr>
          <w:lang w:eastAsia="en-US"/>
        </w:rPr>
        <w:t>.</w:t>
      </w:r>
    </w:p>
    <w:p w14:paraId="68B455FD" w14:textId="77777777" w:rsidR="00572F98" w:rsidRDefault="00572F98" w:rsidP="00F500F9">
      <w:pPr>
        <w:rPr>
          <w:lang w:eastAsia="en-US"/>
        </w:rPr>
      </w:pPr>
    </w:p>
    <w:p w14:paraId="598C42F3" w14:textId="7A368263" w:rsidR="00D41FF8" w:rsidRPr="00572F98" w:rsidRDefault="00F2040A" w:rsidP="00572F98">
      <w:pPr>
        <w:keepNext/>
        <w:pBdr>
          <w:top w:val="single" w:sz="4" w:space="1" w:color="auto"/>
        </w:pBdr>
      </w:pPr>
      <w:r w:rsidRPr="00F2040A">
        <w:rPr>
          <w:color w:val="0000FF"/>
          <w:lang w:eastAsia="en-US"/>
        </w:rPr>
        <w:t>S2-2203911</w:t>
      </w:r>
      <w:r w:rsidR="00572F98">
        <w:t xml:space="preserve"> KI #3, Update solution #3.2 for redundant traffic steering triggered by AF. (Huawei, </w:t>
      </w:r>
      <w:proofErr w:type="spellStart"/>
      <w:r w:rsidR="00572F98">
        <w:t>HiSilicon</w:t>
      </w:r>
      <w:proofErr w:type="spellEnd"/>
      <w:r w:rsidR="00572F98">
        <w:t>)</w:t>
      </w:r>
    </w:p>
    <w:p w14:paraId="3B535032" w14:textId="77777777" w:rsidR="00711065" w:rsidRPr="00110B81" w:rsidRDefault="00711065" w:rsidP="00711065">
      <w:pPr>
        <w:keepNext/>
        <w:rPr>
          <w:b/>
          <w:bCs/>
        </w:rPr>
      </w:pPr>
      <w:r w:rsidRPr="00110B81">
        <w:rPr>
          <w:b/>
          <w:bCs/>
        </w:rPr>
        <w:t>Discussion:</w:t>
      </w:r>
    </w:p>
    <w:p w14:paraId="17C3ECA4" w14:textId="29CB40BE" w:rsidR="00D41FF8" w:rsidRDefault="00D41FF8" w:rsidP="00F500F9">
      <w:pPr>
        <w:rPr>
          <w:lang w:eastAsia="en-US"/>
        </w:rPr>
      </w:pPr>
      <w:r>
        <w:rPr>
          <w:lang w:eastAsia="en-US"/>
        </w:rPr>
        <w:t xml:space="preserve">It was agreed that </w:t>
      </w:r>
      <w:r w:rsidR="00572F98" w:rsidRPr="00F2040A">
        <w:rPr>
          <w:color w:val="0000FF"/>
          <w:lang w:eastAsia="en-US"/>
        </w:rPr>
        <w:t>S2-2203911</w:t>
      </w:r>
      <w:r w:rsidRPr="00572F98">
        <w:rPr>
          <w:color w:val="0000FF"/>
          <w:lang w:eastAsia="en-US"/>
        </w:rPr>
        <w:t>r01</w:t>
      </w:r>
      <w:r>
        <w:rPr>
          <w:lang w:eastAsia="en-US"/>
        </w:rPr>
        <w:t xml:space="preserve"> with changes from Qualcomm should be considered for approval.</w:t>
      </w:r>
    </w:p>
    <w:p w14:paraId="20F1F9D0" w14:textId="7E096D36" w:rsidR="00D41FF8" w:rsidRDefault="00D41FF8" w:rsidP="00F500F9">
      <w:pPr>
        <w:rPr>
          <w:lang w:eastAsia="en-US"/>
        </w:rPr>
      </w:pPr>
    </w:p>
    <w:p w14:paraId="4AAFA9DA" w14:textId="73ED932F" w:rsidR="00D41FF8" w:rsidRPr="00572F98" w:rsidRDefault="00F2040A" w:rsidP="00572F98">
      <w:pPr>
        <w:keepNext/>
        <w:pBdr>
          <w:top w:val="single" w:sz="4" w:space="1" w:color="auto"/>
        </w:pBdr>
      </w:pPr>
      <w:r w:rsidRPr="00F2040A">
        <w:rPr>
          <w:color w:val="0000FF"/>
          <w:lang w:eastAsia="en-US"/>
        </w:rPr>
        <w:t>S2-2203691</w:t>
      </w:r>
      <w:r w:rsidR="00572F98">
        <w:t xml:space="preserve"> 23.700-85: Solution for KI#2; 5GC awareness of URSP enforcement. (Deutsche Telekom)</w:t>
      </w:r>
    </w:p>
    <w:p w14:paraId="0638616A" w14:textId="77777777" w:rsidR="00711065" w:rsidRPr="00110B81" w:rsidRDefault="00711065" w:rsidP="00711065">
      <w:pPr>
        <w:keepNext/>
        <w:rPr>
          <w:b/>
          <w:bCs/>
        </w:rPr>
      </w:pPr>
      <w:r w:rsidRPr="00110B81">
        <w:rPr>
          <w:b/>
          <w:bCs/>
        </w:rPr>
        <w:t>Discussion:</w:t>
      </w:r>
    </w:p>
    <w:p w14:paraId="4602A434" w14:textId="4B93DFE3" w:rsidR="00D41FF8" w:rsidRDefault="00D41FF8" w:rsidP="00F500F9">
      <w:pPr>
        <w:rPr>
          <w:lang w:eastAsia="en-US"/>
        </w:rPr>
      </w:pPr>
      <w:r>
        <w:rPr>
          <w:lang w:eastAsia="en-US"/>
        </w:rPr>
        <w:t xml:space="preserve">Deutsche Telekom r07 suggested to consider r07 based on r05 to address comments. Added EN: How the preconfigured URSP Rules are used and for what purpose is FFS; Updated EN in 6.X.2.4: Provided examples need to be expanded to show how they work and what impact(s) they would have. </w:t>
      </w:r>
      <w:r w:rsidR="00572F98" w:rsidRPr="00F2040A">
        <w:rPr>
          <w:color w:val="0000FF"/>
          <w:lang w:eastAsia="en-US"/>
        </w:rPr>
        <w:t>S2-2203691</w:t>
      </w:r>
      <w:r w:rsidRPr="00572F98">
        <w:rPr>
          <w:color w:val="0000FF"/>
          <w:lang w:eastAsia="en-US"/>
        </w:rPr>
        <w:t>r05</w:t>
      </w:r>
      <w:r>
        <w:rPr>
          <w:lang w:eastAsia="en-US"/>
        </w:rPr>
        <w:t xml:space="preserve"> with added Editor's Note will be considered for approval.</w:t>
      </w:r>
    </w:p>
    <w:p w14:paraId="15753251" w14:textId="77777777" w:rsidR="00D41FF8" w:rsidRDefault="00D41FF8" w:rsidP="00F500F9">
      <w:pPr>
        <w:rPr>
          <w:lang w:eastAsia="en-US"/>
        </w:rPr>
      </w:pPr>
    </w:p>
    <w:p w14:paraId="43E20E25" w14:textId="3A74BFF1" w:rsidR="00D41FF8" w:rsidRPr="00572F98" w:rsidRDefault="00F2040A" w:rsidP="00572F98">
      <w:pPr>
        <w:keepNext/>
        <w:pBdr>
          <w:top w:val="single" w:sz="4" w:space="1" w:color="auto"/>
        </w:pBdr>
      </w:pPr>
      <w:r w:rsidRPr="00F2040A">
        <w:rPr>
          <w:color w:val="0000FF"/>
          <w:lang w:eastAsia="en-US"/>
        </w:rPr>
        <w:t>S2-2203945</w:t>
      </w:r>
      <w:r w:rsidR="00572F98">
        <w:t xml:space="preserve"> KI #1: New Solution: Layer-3 UE-to-UE Relay Authorization for IP address sharing and Multiple Applications support. (Interdigital)</w:t>
      </w:r>
    </w:p>
    <w:p w14:paraId="3BFDCB6B" w14:textId="77777777" w:rsidR="00711065" w:rsidRPr="00110B81" w:rsidRDefault="00711065" w:rsidP="00711065">
      <w:pPr>
        <w:keepNext/>
        <w:rPr>
          <w:b/>
          <w:bCs/>
        </w:rPr>
      </w:pPr>
      <w:r w:rsidRPr="00110B81">
        <w:rPr>
          <w:b/>
          <w:bCs/>
        </w:rPr>
        <w:t>Discussion:</w:t>
      </w:r>
    </w:p>
    <w:p w14:paraId="199A4314" w14:textId="01A54CAB" w:rsidR="00D41FF8" w:rsidRDefault="00D41FF8" w:rsidP="00F500F9">
      <w:pPr>
        <w:rPr>
          <w:lang w:eastAsia="en-US"/>
        </w:rPr>
      </w:pPr>
      <w:r>
        <w:rPr>
          <w:lang w:eastAsia="en-US"/>
        </w:rPr>
        <w:t xml:space="preserve">r02 was proposed, which is r01 with 6.x removed. </w:t>
      </w:r>
      <w:r w:rsidR="00572F98" w:rsidRPr="00F2040A">
        <w:rPr>
          <w:color w:val="0000FF"/>
          <w:lang w:eastAsia="en-US"/>
        </w:rPr>
        <w:t>S2-2203945</w:t>
      </w:r>
      <w:r w:rsidRPr="00572F98">
        <w:rPr>
          <w:color w:val="0000FF"/>
          <w:lang w:eastAsia="en-US"/>
        </w:rPr>
        <w:t>r01</w:t>
      </w:r>
      <w:r>
        <w:rPr>
          <w:lang w:eastAsia="en-US"/>
        </w:rPr>
        <w:t xml:space="preserve"> with this change will be considered for approval. </w:t>
      </w:r>
    </w:p>
    <w:p w14:paraId="3DF2DA4D" w14:textId="575AB2E4" w:rsidR="00D41FF8" w:rsidRDefault="00D41FF8" w:rsidP="00F500F9">
      <w:pPr>
        <w:rPr>
          <w:lang w:eastAsia="en-US"/>
        </w:rPr>
      </w:pPr>
    </w:p>
    <w:p w14:paraId="4D8DCAB1" w14:textId="6121BA73" w:rsidR="00D41FF8" w:rsidRPr="00572F98" w:rsidRDefault="00F2040A" w:rsidP="00572F98">
      <w:pPr>
        <w:keepNext/>
        <w:pBdr>
          <w:top w:val="single" w:sz="4" w:space="1" w:color="auto"/>
        </w:pBdr>
      </w:pPr>
      <w:r w:rsidRPr="00F2040A">
        <w:rPr>
          <w:color w:val="0000FF"/>
          <w:lang w:eastAsia="en-US"/>
        </w:rPr>
        <w:t>S2-2204634</w:t>
      </w:r>
      <w:r w:rsidR="00572F98">
        <w:t xml:space="preserve"> New solution for KI#4 supporting switch from direct network communication to indirect network communication. (Xiaomi)</w:t>
      </w:r>
    </w:p>
    <w:p w14:paraId="12718C49" w14:textId="77777777" w:rsidR="00711065" w:rsidRPr="00110B81" w:rsidRDefault="00711065" w:rsidP="00711065">
      <w:pPr>
        <w:keepNext/>
        <w:rPr>
          <w:b/>
          <w:bCs/>
        </w:rPr>
      </w:pPr>
      <w:r w:rsidRPr="00110B81">
        <w:rPr>
          <w:b/>
          <w:bCs/>
        </w:rPr>
        <w:t>Discussion:</w:t>
      </w:r>
    </w:p>
    <w:p w14:paraId="2FBBC0B7" w14:textId="6D84E44C" w:rsidR="00D41FF8" w:rsidRDefault="00693F5C" w:rsidP="00F500F9">
      <w:pPr>
        <w:rPr>
          <w:lang w:eastAsia="en-US"/>
        </w:rPr>
      </w:pPr>
      <w:r>
        <w:rPr>
          <w:lang w:eastAsia="en-US"/>
        </w:rPr>
        <w:t xml:space="preserve">Xiaomi provided r03 based on r02 with changes. As r01 was provided after the deadline, changes to r01 need to be proposed. </w:t>
      </w:r>
      <w:r w:rsidR="00572F98" w:rsidRPr="00F2040A">
        <w:rPr>
          <w:color w:val="0000FF"/>
          <w:lang w:eastAsia="en-US"/>
        </w:rPr>
        <w:t>S2-2204634</w:t>
      </w:r>
      <w:r w:rsidRPr="00572F98">
        <w:rPr>
          <w:color w:val="0000FF"/>
          <w:lang w:eastAsia="en-US"/>
        </w:rPr>
        <w:t>r01</w:t>
      </w:r>
      <w:r>
        <w:rPr>
          <w:lang w:eastAsia="en-US"/>
        </w:rPr>
        <w:t xml:space="preserve"> with changes from proposed in r03 will be considered for approval.</w:t>
      </w:r>
    </w:p>
    <w:p w14:paraId="0CDD6936" w14:textId="77777777" w:rsidR="00693F5C" w:rsidRDefault="00693F5C" w:rsidP="00F500F9">
      <w:pPr>
        <w:rPr>
          <w:lang w:eastAsia="en-US"/>
        </w:rPr>
      </w:pPr>
    </w:p>
    <w:p w14:paraId="6F8D6688" w14:textId="42FDEF92" w:rsidR="00693F5C" w:rsidRPr="00572F98" w:rsidRDefault="00F2040A" w:rsidP="00572F98">
      <w:pPr>
        <w:keepNext/>
        <w:pBdr>
          <w:top w:val="single" w:sz="4" w:space="1" w:color="auto"/>
        </w:pBdr>
      </w:pPr>
      <w:r w:rsidRPr="00F2040A">
        <w:rPr>
          <w:color w:val="0000FF"/>
          <w:lang w:eastAsia="en-US"/>
        </w:rPr>
        <w:t>S2-2203709</w:t>
      </w:r>
      <w:r w:rsidR="00572F98">
        <w:t xml:space="preserve"> UE capabilities indication for UPU with Disaster Roaming information (Ericsson, LG Electronics, Qualcomm)</w:t>
      </w:r>
    </w:p>
    <w:p w14:paraId="291F79C7" w14:textId="77777777" w:rsidR="00711065" w:rsidRPr="00110B81" w:rsidRDefault="00711065" w:rsidP="00711065">
      <w:pPr>
        <w:keepNext/>
        <w:rPr>
          <w:b/>
          <w:bCs/>
        </w:rPr>
      </w:pPr>
      <w:r w:rsidRPr="00110B81">
        <w:rPr>
          <w:b/>
          <w:bCs/>
        </w:rPr>
        <w:t>Discussion:</w:t>
      </w:r>
    </w:p>
    <w:p w14:paraId="08149505" w14:textId="7EBFF70F" w:rsidR="00693F5C" w:rsidRDefault="00693F5C" w:rsidP="00F500F9">
      <w:pPr>
        <w:rPr>
          <w:lang w:eastAsia="en-US"/>
        </w:rPr>
      </w:pPr>
      <w:r>
        <w:rPr>
          <w:lang w:eastAsia="en-US"/>
        </w:rPr>
        <w:t xml:space="preserve">LGE asked whether this can be approved in advance in order to include it in an urgent LS OUT in </w:t>
      </w:r>
      <w:r w:rsidRPr="00693F5C">
        <w:rPr>
          <w:color w:val="0000FF"/>
          <w:lang w:eastAsia="en-US"/>
        </w:rPr>
        <w:t>S2-2204262</w:t>
      </w:r>
      <w:r>
        <w:rPr>
          <w:lang w:eastAsia="en-US"/>
        </w:rPr>
        <w:t>. Ericsson commented there are other related CRs in</w:t>
      </w:r>
      <w:r w:rsidRPr="00693F5C">
        <w:rPr>
          <w:lang w:eastAsia="en-US"/>
        </w:rPr>
        <w:t xml:space="preserve"> </w:t>
      </w:r>
      <w:r w:rsidRPr="00693F5C">
        <w:rPr>
          <w:color w:val="0000FF"/>
          <w:lang w:eastAsia="en-US"/>
        </w:rPr>
        <w:t>S2-2204263</w:t>
      </w:r>
      <w:r>
        <w:rPr>
          <w:lang w:eastAsia="en-US"/>
        </w:rPr>
        <w:t xml:space="preserve"> and </w:t>
      </w:r>
      <w:r w:rsidRPr="00693F5C">
        <w:rPr>
          <w:color w:val="0000FF"/>
          <w:lang w:eastAsia="en-US"/>
        </w:rPr>
        <w:t>S2-2204319</w:t>
      </w:r>
      <w:r>
        <w:rPr>
          <w:lang w:eastAsia="en-US"/>
        </w:rPr>
        <w:t xml:space="preserve"> which will need to be approved before sending the LS. </w:t>
      </w:r>
      <w:r w:rsidRPr="00693F5C">
        <w:rPr>
          <w:color w:val="0000FF"/>
          <w:lang w:eastAsia="en-US"/>
        </w:rPr>
        <w:t>S2-2203709r02</w:t>
      </w:r>
      <w:r>
        <w:rPr>
          <w:lang w:eastAsia="en-US"/>
        </w:rPr>
        <w:t xml:space="preserve"> was and revised in </w:t>
      </w:r>
      <w:r w:rsidRPr="00693F5C">
        <w:rPr>
          <w:color w:val="0000FF"/>
          <w:lang w:eastAsia="en-US"/>
        </w:rPr>
        <w:t>S2-2204721</w:t>
      </w:r>
      <w:r>
        <w:rPr>
          <w:lang w:eastAsia="en-US"/>
        </w:rPr>
        <w:t>, which was le</w:t>
      </w:r>
      <w:r w:rsidRPr="00693F5C">
        <w:t xml:space="preserve">ft </w:t>
      </w:r>
      <w:r>
        <w:rPr>
          <w:color w:val="FF0000"/>
          <w:lang w:eastAsia="en-US"/>
        </w:rPr>
        <w:t>open</w:t>
      </w:r>
      <w:r>
        <w:t>.</w:t>
      </w:r>
      <w:r w:rsidR="009B44DC">
        <w:t xml:space="preserve"> </w:t>
      </w:r>
      <w:r w:rsidR="009B44DC" w:rsidRPr="009B44DC">
        <w:rPr>
          <w:color w:val="0000FF"/>
          <w:lang w:eastAsia="en-US"/>
        </w:rPr>
        <w:t>S2-2204263</w:t>
      </w:r>
      <w:r w:rsidR="009B44DC">
        <w:rPr>
          <w:lang w:eastAsia="en-US"/>
        </w:rPr>
        <w:t xml:space="preserve"> and  </w:t>
      </w:r>
      <w:r w:rsidR="009B44DC" w:rsidRPr="009B44DC">
        <w:rPr>
          <w:color w:val="0000FF"/>
          <w:lang w:eastAsia="en-US"/>
        </w:rPr>
        <w:t>S2-2204319</w:t>
      </w:r>
      <w:r w:rsidR="009B44DC">
        <w:rPr>
          <w:lang w:eastAsia="en-US"/>
        </w:rPr>
        <w:t xml:space="preserve"> and t</w:t>
      </w:r>
      <w:r>
        <w:rPr>
          <w:lang w:eastAsia="en-US"/>
        </w:rPr>
        <w:t xml:space="preserve">he alternative LS OUT in </w:t>
      </w:r>
      <w:r w:rsidRPr="009B44DC">
        <w:rPr>
          <w:color w:val="0000FF"/>
          <w:lang w:eastAsia="en-US"/>
        </w:rPr>
        <w:t>S2-2204330</w:t>
      </w:r>
      <w:r>
        <w:rPr>
          <w:lang w:eastAsia="en-US"/>
        </w:rPr>
        <w:t xml:space="preserve"> was also be left </w:t>
      </w:r>
      <w:r w:rsidRPr="00693F5C">
        <w:rPr>
          <w:color w:val="FF0000"/>
          <w:lang w:eastAsia="en-US"/>
        </w:rPr>
        <w:t>open</w:t>
      </w:r>
      <w:r>
        <w:rPr>
          <w:lang w:eastAsia="en-US"/>
        </w:rPr>
        <w:t>.</w:t>
      </w:r>
    </w:p>
    <w:p w14:paraId="67D43E02" w14:textId="545BB781" w:rsidR="00693F5C" w:rsidRDefault="00693F5C" w:rsidP="00F500F9">
      <w:pPr>
        <w:rPr>
          <w:lang w:eastAsia="en-US"/>
        </w:rPr>
      </w:pPr>
    </w:p>
    <w:p w14:paraId="5D9BB577" w14:textId="0A0CAEE9" w:rsidR="00693F5C" w:rsidRPr="00572F98" w:rsidRDefault="00F2040A" w:rsidP="00572F98">
      <w:pPr>
        <w:keepNext/>
        <w:pBdr>
          <w:top w:val="single" w:sz="4" w:space="1" w:color="auto"/>
        </w:pBdr>
      </w:pPr>
      <w:r w:rsidRPr="00F2040A">
        <w:rPr>
          <w:color w:val="0000FF"/>
          <w:lang w:eastAsia="en-US"/>
        </w:rPr>
        <w:t>S2-2204151</w:t>
      </w:r>
      <w:r w:rsidR="00572F98">
        <w:t xml:space="preserve"> KI#3, Sol#8: Solution Updates. (NTT DOCOMO)</w:t>
      </w:r>
    </w:p>
    <w:p w14:paraId="378F960B" w14:textId="77777777" w:rsidR="00711065" w:rsidRPr="00110B81" w:rsidRDefault="00711065" w:rsidP="00711065">
      <w:pPr>
        <w:keepNext/>
        <w:rPr>
          <w:b/>
          <w:bCs/>
        </w:rPr>
      </w:pPr>
      <w:r w:rsidRPr="00110B81">
        <w:rPr>
          <w:b/>
          <w:bCs/>
        </w:rPr>
        <w:t>Discussion:</w:t>
      </w:r>
    </w:p>
    <w:p w14:paraId="6026B312" w14:textId="4B052950" w:rsidR="00693F5C" w:rsidRDefault="00693F5C" w:rsidP="00F500F9">
      <w:pPr>
        <w:rPr>
          <w:lang w:eastAsia="en-US"/>
        </w:rPr>
      </w:pPr>
      <w:r>
        <w:rPr>
          <w:lang w:eastAsia="en-US"/>
        </w:rPr>
        <w:t xml:space="preserve">Huawei commented that 'r1' was submitted and renamed correctly as r03. </w:t>
      </w:r>
      <w:r w:rsidR="00572F98" w:rsidRPr="00F2040A">
        <w:rPr>
          <w:color w:val="0000FF"/>
          <w:lang w:eastAsia="en-US"/>
        </w:rPr>
        <w:t>S2-2204151</w:t>
      </w:r>
      <w:r w:rsidRPr="00572F98">
        <w:rPr>
          <w:color w:val="0000FF"/>
          <w:lang w:eastAsia="en-US"/>
        </w:rPr>
        <w:t>r03</w:t>
      </w:r>
      <w:r>
        <w:rPr>
          <w:lang w:eastAsia="en-US"/>
        </w:rPr>
        <w:t xml:space="preserve"> </w:t>
      </w:r>
      <w:r w:rsidR="009B44DC">
        <w:rPr>
          <w:lang w:eastAsia="en-US"/>
        </w:rPr>
        <w:t>will</w:t>
      </w:r>
      <w:r>
        <w:rPr>
          <w:lang w:eastAsia="en-US"/>
        </w:rPr>
        <w:t xml:space="preserve"> be considered for approval.</w:t>
      </w:r>
    </w:p>
    <w:p w14:paraId="4F7780BD" w14:textId="77777777" w:rsidR="00D41FF8" w:rsidRDefault="00D41FF8" w:rsidP="00F500F9">
      <w:pPr>
        <w:rPr>
          <w:lang w:eastAsia="en-US"/>
        </w:rPr>
      </w:pPr>
    </w:p>
    <w:p w14:paraId="5567AC48" w14:textId="77777777" w:rsidR="00D41FF8" w:rsidRPr="009B44DC" w:rsidRDefault="00D41FF8" w:rsidP="00D41FF8">
      <w:pPr>
        <w:rPr>
          <w:b/>
          <w:bCs/>
          <w:lang w:eastAsia="en-US"/>
        </w:rPr>
      </w:pPr>
      <w:r w:rsidRPr="009B44DC">
        <w:rPr>
          <w:b/>
          <w:bCs/>
          <w:lang w:eastAsia="en-US"/>
        </w:rPr>
        <w:t>Andy</w:t>
      </w:r>
    </w:p>
    <w:p w14:paraId="3C2E929F" w14:textId="48F7EDB7" w:rsidR="009B44DC" w:rsidRPr="00572F98" w:rsidRDefault="00F2040A" w:rsidP="00572F98">
      <w:pPr>
        <w:keepNext/>
        <w:pBdr>
          <w:top w:val="single" w:sz="4" w:space="1" w:color="auto"/>
        </w:pBdr>
      </w:pPr>
      <w:r w:rsidRPr="00F2040A">
        <w:rPr>
          <w:color w:val="0000FF"/>
          <w:lang w:eastAsia="en-US"/>
        </w:rPr>
        <w:t>S2-2203846</w:t>
      </w:r>
      <w:r w:rsidR="00572F98">
        <w:t xml:space="preserve"> RFSP Index authorized by PCF and subscribed RFSP Index (Ericsson)</w:t>
      </w:r>
    </w:p>
    <w:p w14:paraId="1A7BFA2B" w14:textId="77777777" w:rsidR="00711065" w:rsidRPr="00110B81" w:rsidRDefault="00711065" w:rsidP="00711065">
      <w:pPr>
        <w:keepNext/>
        <w:rPr>
          <w:b/>
          <w:bCs/>
        </w:rPr>
      </w:pPr>
      <w:r w:rsidRPr="00110B81">
        <w:rPr>
          <w:b/>
          <w:bCs/>
        </w:rPr>
        <w:t>Discussion:</w:t>
      </w:r>
    </w:p>
    <w:p w14:paraId="55D0501C" w14:textId="48D236AF" w:rsidR="009B44DC" w:rsidRDefault="009B44DC" w:rsidP="00D41FF8">
      <w:pPr>
        <w:rPr>
          <w:lang w:eastAsia="en-US"/>
        </w:rPr>
      </w:pPr>
      <w:r>
        <w:rPr>
          <w:lang w:eastAsia="en-US"/>
        </w:rPr>
        <w:t xml:space="preserve">Ericsson proposed to consider r03 with changes. </w:t>
      </w:r>
      <w:r w:rsidR="00572F98" w:rsidRPr="00F2040A">
        <w:rPr>
          <w:color w:val="0000FF"/>
          <w:lang w:eastAsia="en-US"/>
        </w:rPr>
        <w:t>S2-2203846</w:t>
      </w:r>
      <w:r w:rsidRPr="00572F98">
        <w:rPr>
          <w:color w:val="0000FF"/>
          <w:lang w:eastAsia="en-US"/>
        </w:rPr>
        <w:t>r03</w:t>
      </w:r>
      <w:r>
        <w:rPr>
          <w:lang w:eastAsia="en-US"/>
        </w:rPr>
        <w:t xml:space="preserve"> with changes will be considered for approval.</w:t>
      </w:r>
    </w:p>
    <w:p w14:paraId="03E257C2" w14:textId="04B5104C" w:rsidR="00D41FF8" w:rsidRDefault="00D41FF8" w:rsidP="00D41FF8">
      <w:pPr>
        <w:rPr>
          <w:lang w:eastAsia="en-US"/>
        </w:rPr>
      </w:pPr>
    </w:p>
    <w:p w14:paraId="313EF0AD" w14:textId="0B44495A" w:rsidR="009B44DC" w:rsidRPr="00572F98" w:rsidRDefault="00F2040A" w:rsidP="00572F98">
      <w:pPr>
        <w:keepNext/>
        <w:pBdr>
          <w:top w:val="single" w:sz="4" w:space="1" w:color="auto"/>
        </w:pBdr>
      </w:pPr>
      <w:r w:rsidRPr="00F2040A">
        <w:rPr>
          <w:color w:val="0000FF"/>
          <w:lang w:eastAsia="en-US"/>
        </w:rPr>
        <w:t>S2-2204138</w:t>
      </w:r>
      <w:r w:rsidR="00572F98">
        <w:t xml:space="preserve"> KI#2, New Sol: Service time of MBSR. (Vivo)</w:t>
      </w:r>
    </w:p>
    <w:p w14:paraId="2138F2C1" w14:textId="77777777" w:rsidR="00711065" w:rsidRPr="00110B81" w:rsidRDefault="00711065" w:rsidP="00711065">
      <w:pPr>
        <w:keepNext/>
        <w:rPr>
          <w:b/>
          <w:bCs/>
        </w:rPr>
      </w:pPr>
      <w:r w:rsidRPr="00110B81">
        <w:rPr>
          <w:b/>
          <w:bCs/>
        </w:rPr>
        <w:t>Discussion:</w:t>
      </w:r>
    </w:p>
    <w:p w14:paraId="631D3DF7" w14:textId="7CA1AEFE" w:rsidR="009B44DC" w:rsidRDefault="009B44DC" w:rsidP="009B44DC">
      <w:pPr>
        <w:rPr>
          <w:lang w:eastAsia="en-US"/>
        </w:rPr>
      </w:pPr>
      <w:r>
        <w:rPr>
          <w:lang w:eastAsia="en-US"/>
        </w:rPr>
        <w:t xml:space="preserve">Huawei proposed to consider r02 with changes. </w:t>
      </w:r>
      <w:r w:rsidR="00572F98" w:rsidRPr="00F2040A">
        <w:rPr>
          <w:color w:val="0000FF"/>
          <w:lang w:eastAsia="en-US"/>
        </w:rPr>
        <w:t>S2-2204138</w:t>
      </w:r>
      <w:r w:rsidRPr="00572F98">
        <w:rPr>
          <w:color w:val="0000FF"/>
          <w:lang w:eastAsia="en-US"/>
        </w:rPr>
        <w:t>r02</w:t>
      </w:r>
      <w:r>
        <w:rPr>
          <w:lang w:eastAsia="en-US"/>
        </w:rPr>
        <w:t xml:space="preserve"> with changes will be considered for approval.</w:t>
      </w:r>
    </w:p>
    <w:p w14:paraId="37878D51" w14:textId="0D5ED19F" w:rsidR="009B44DC" w:rsidRDefault="009B44DC" w:rsidP="00D41FF8">
      <w:pPr>
        <w:rPr>
          <w:lang w:eastAsia="en-US"/>
        </w:rPr>
      </w:pPr>
    </w:p>
    <w:p w14:paraId="099C8241" w14:textId="2CC366C1" w:rsidR="009B44DC" w:rsidRPr="00572F98" w:rsidRDefault="00F2040A" w:rsidP="00572F98">
      <w:pPr>
        <w:keepNext/>
        <w:pBdr>
          <w:top w:val="single" w:sz="4" w:space="1" w:color="auto"/>
        </w:pBdr>
      </w:pPr>
      <w:r w:rsidRPr="00F2040A">
        <w:rPr>
          <w:color w:val="0000FF"/>
          <w:lang w:eastAsia="en-US"/>
        </w:rPr>
        <w:t>S2-2204013</w:t>
      </w:r>
      <w:r w:rsidR="00572F98">
        <w:t xml:space="preserve"> FS_eNA_Ph3, KI#6, New solution for PCF re-evaluates the URSP rules according to NWDAF s analytics. (Vivo)</w:t>
      </w:r>
    </w:p>
    <w:p w14:paraId="20C59342" w14:textId="77777777" w:rsidR="00711065" w:rsidRPr="00110B81" w:rsidRDefault="00711065" w:rsidP="00711065">
      <w:pPr>
        <w:keepNext/>
        <w:rPr>
          <w:b/>
          <w:bCs/>
        </w:rPr>
      </w:pPr>
      <w:r w:rsidRPr="00110B81">
        <w:rPr>
          <w:b/>
          <w:bCs/>
        </w:rPr>
        <w:t>Discussion:</w:t>
      </w:r>
    </w:p>
    <w:p w14:paraId="57900325" w14:textId="52AB39C6" w:rsidR="009B44DC" w:rsidRDefault="009B44DC" w:rsidP="009B44DC">
      <w:pPr>
        <w:rPr>
          <w:lang w:eastAsia="en-US"/>
        </w:rPr>
      </w:pPr>
      <w:r>
        <w:rPr>
          <w:lang w:eastAsia="en-US"/>
        </w:rPr>
        <w:t xml:space="preserve">It was proposed to consider r06 with changes. </w:t>
      </w:r>
      <w:r w:rsidR="00572F98" w:rsidRPr="00F2040A">
        <w:rPr>
          <w:color w:val="0000FF"/>
          <w:lang w:eastAsia="en-US"/>
        </w:rPr>
        <w:t>S2-2204013</w:t>
      </w:r>
      <w:r w:rsidRPr="00572F98">
        <w:rPr>
          <w:color w:val="0000FF"/>
          <w:lang w:eastAsia="en-US"/>
        </w:rPr>
        <w:t>r06</w:t>
      </w:r>
      <w:r>
        <w:rPr>
          <w:lang w:eastAsia="en-US"/>
        </w:rPr>
        <w:t xml:space="preserve"> with changes will be considered for approval.</w:t>
      </w:r>
    </w:p>
    <w:p w14:paraId="3D595921" w14:textId="77777777" w:rsidR="00D41FF8" w:rsidRDefault="00D41FF8" w:rsidP="00D41FF8">
      <w:pPr>
        <w:rPr>
          <w:lang w:eastAsia="en-US"/>
        </w:rPr>
      </w:pPr>
    </w:p>
    <w:p w14:paraId="697178CF" w14:textId="77777777" w:rsidR="00572F98" w:rsidRDefault="00E20A09" w:rsidP="00F500F9">
      <w:pPr>
        <w:rPr>
          <w:b/>
          <w:bCs/>
          <w:color w:val="0000FF"/>
          <w:lang w:eastAsia="en-US"/>
        </w:rPr>
      </w:pPr>
      <w:r w:rsidRPr="00572F98">
        <w:rPr>
          <w:b/>
          <w:bCs/>
          <w:color w:val="0000FF"/>
          <w:lang w:eastAsia="en-US"/>
        </w:rPr>
        <w:t>Reminder</w:t>
      </w:r>
      <w:r w:rsidR="00572F98">
        <w:rPr>
          <w:b/>
          <w:bCs/>
          <w:color w:val="0000FF"/>
          <w:lang w:eastAsia="en-US"/>
        </w:rPr>
        <w:t>s</w:t>
      </w:r>
      <w:r w:rsidRPr="00572F98">
        <w:rPr>
          <w:b/>
          <w:bCs/>
          <w:color w:val="0000FF"/>
          <w:lang w:eastAsia="en-US"/>
        </w:rPr>
        <w:t>:</w:t>
      </w:r>
    </w:p>
    <w:p w14:paraId="22A38DAD" w14:textId="7ECBBF29" w:rsidR="00E20A09" w:rsidRPr="00572F98" w:rsidRDefault="00E20A09" w:rsidP="00F500F9">
      <w:pPr>
        <w:rPr>
          <w:b/>
          <w:bCs/>
          <w:color w:val="0000FF"/>
          <w:lang w:eastAsia="en-US"/>
        </w:rPr>
      </w:pPr>
      <w:r w:rsidRPr="00572F98">
        <w:rPr>
          <w:b/>
          <w:bCs/>
          <w:color w:val="0000FF"/>
          <w:lang w:eastAsia="en-US"/>
        </w:rPr>
        <w:t xml:space="preserve">Provide the revision numbers as part of the </w:t>
      </w:r>
      <w:r w:rsidR="00572F98">
        <w:rPr>
          <w:b/>
          <w:bCs/>
          <w:color w:val="0000FF"/>
          <w:lang w:eastAsia="en-US"/>
        </w:rPr>
        <w:t xml:space="preserve">tagged </w:t>
      </w:r>
      <w:r w:rsidRPr="00572F98">
        <w:rPr>
          <w:b/>
          <w:bCs/>
          <w:color w:val="0000FF"/>
          <w:lang w:eastAsia="en-US"/>
        </w:rPr>
        <w:t>comments in order to allow</w:t>
      </w:r>
      <w:r w:rsidR="00D41FF8" w:rsidRPr="00572F98">
        <w:rPr>
          <w:b/>
          <w:bCs/>
          <w:color w:val="0000FF"/>
          <w:lang w:eastAsia="en-US"/>
        </w:rPr>
        <w:t xml:space="preserve"> efficient determination of status by the Convenors.</w:t>
      </w:r>
    </w:p>
    <w:p w14:paraId="4F81563F" w14:textId="3170EA2F" w:rsidR="00572F98" w:rsidRPr="00572F98" w:rsidRDefault="00572F98" w:rsidP="00572F98">
      <w:pPr>
        <w:rPr>
          <w:b/>
          <w:bCs/>
          <w:color w:val="0000FF"/>
          <w:lang w:eastAsia="en-US"/>
        </w:rPr>
      </w:pPr>
      <w:r w:rsidRPr="00812323">
        <w:rPr>
          <w:color w:val="0000FF"/>
          <w:lang w:eastAsia="en-US"/>
        </w:rPr>
        <w:t xml:space="preserve">The Comments extraction Macros does not take already existing comments for the same document number into account (due to the practice of including previous e-mail threads in the reply e-mails). </w:t>
      </w:r>
      <w:r>
        <w:rPr>
          <w:b/>
          <w:bCs/>
          <w:color w:val="0000FF"/>
          <w:lang w:eastAsia="en-US"/>
        </w:rPr>
        <w:t xml:space="preserve">Ensure that </w:t>
      </w:r>
      <w:r w:rsidR="00812323">
        <w:rPr>
          <w:b/>
          <w:bCs/>
          <w:color w:val="0000FF"/>
          <w:lang w:eastAsia="en-US"/>
        </w:rPr>
        <w:t>your</w:t>
      </w:r>
      <w:r>
        <w:rPr>
          <w:b/>
          <w:bCs/>
          <w:color w:val="0000FF"/>
          <w:lang w:eastAsia="en-US"/>
        </w:rPr>
        <w:t xml:space="preserve"> comments are unique for the same document thread</w:t>
      </w:r>
      <w:r w:rsidR="00812323">
        <w:rPr>
          <w:b/>
          <w:bCs/>
          <w:color w:val="0000FF"/>
          <w:lang w:eastAsia="en-US"/>
        </w:rPr>
        <w:t xml:space="preserve"> (e.g. by including the revision you are referring to</w:t>
      </w:r>
      <w:r>
        <w:rPr>
          <w:b/>
          <w:bCs/>
          <w:color w:val="0000FF"/>
          <w:lang w:eastAsia="en-US"/>
        </w:rPr>
        <w:t>.</w:t>
      </w:r>
    </w:p>
    <w:p w14:paraId="32E233FF" w14:textId="77777777" w:rsidR="00F500F9" w:rsidRPr="00F500F9" w:rsidRDefault="00F500F9" w:rsidP="00F500F9">
      <w:pPr>
        <w:rPr>
          <w:lang w:eastAsia="en-US"/>
        </w:rPr>
      </w:pPr>
    </w:p>
    <w:p w14:paraId="1098D8AF" w14:textId="582D40CC" w:rsidR="00F500F9" w:rsidRDefault="00F500F9" w:rsidP="0094649A">
      <w:pPr>
        <w:pStyle w:val="Heading1"/>
      </w:pPr>
      <w:r>
        <w:t>2</w:t>
      </w:r>
      <w:r>
        <w:tab/>
        <w:t>The issue for discussion/</w:t>
      </w:r>
      <w:proofErr w:type="spellStart"/>
      <w:r>
        <w:t>SoH</w:t>
      </w:r>
      <w:proofErr w:type="spellEnd"/>
      <w:r>
        <w:t xml:space="preserve"> in CC#2 folder - </w:t>
      </w:r>
      <w:hyperlink r:id="rId8" w:history="1">
        <w:r w:rsidRPr="00DB56E8">
          <w:rPr>
            <w:rStyle w:val="Hyperlink"/>
          </w:rPr>
          <w:t>https://www.3gpp.org/ftp/tsg_sa/WG2_Arch/TSGS2_151E_Electronic_2022-05/INBOX/CCs/CC%232_2022-05-19_1300UTC</w:t>
        </w:r>
      </w:hyperlink>
    </w:p>
    <w:p w14:paraId="410D252D" w14:textId="2DA000F5" w:rsidR="00F500F9" w:rsidRPr="009B44DC" w:rsidRDefault="009B44DC" w:rsidP="009B44DC">
      <w:pPr>
        <w:pBdr>
          <w:top w:val="single" w:sz="4" w:space="1" w:color="auto"/>
        </w:pBdr>
        <w:rPr>
          <w:b/>
          <w:bCs/>
          <w:lang w:eastAsia="en-US"/>
        </w:rPr>
      </w:pPr>
      <w:r w:rsidRPr="009B44DC">
        <w:rPr>
          <w:b/>
          <w:bCs/>
          <w:lang w:eastAsia="en-US"/>
        </w:rPr>
        <w:t>Key Issue 1 &amp;2 in FS_XRM (Source: Rapporteur: China Mobile, Huawei)</w:t>
      </w:r>
    </w:p>
    <w:p w14:paraId="2525E992" w14:textId="1F355D08" w:rsidR="009B44DC" w:rsidRPr="00F500F9" w:rsidRDefault="0018182E" w:rsidP="00F500F9">
      <w:pPr>
        <w:rPr>
          <w:lang w:eastAsia="en-US"/>
        </w:rPr>
      </w:pPr>
      <w:hyperlink r:id="rId9" w:history="1">
        <w:r w:rsidR="009B44DC" w:rsidRPr="00496810">
          <w:rPr>
            <w:rStyle w:val="Hyperlink"/>
            <w:lang w:eastAsia="en-US"/>
          </w:rPr>
          <w:t>https://www.3gpp.org/ftp/tsg_sa/WG2_Arch/TSGS2_151E_Electronic_2022-05/INBOX/CCs/CC%232_2022-05-19_1300UTC/Key%20Issue1%262%20for%20FS_XRM%20in%20CC%232-v1.pptx</w:t>
        </w:r>
      </w:hyperlink>
    </w:p>
    <w:p w14:paraId="43C10BB9" w14:textId="67FF38FB" w:rsidR="00BE050C" w:rsidRDefault="009B44DC" w:rsidP="009B44DC">
      <w:pPr>
        <w:pStyle w:val="FP"/>
        <w:keepNext/>
      </w:pPr>
      <w:r>
        <w:t>Background:</w:t>
      </w:r>
    </w:p>
    <w:p w14:paraId="5CF0238E" w14:textId="77777777" w:rsidR="009B44DC" w:rsidRDefault="009B44DC" w:rsidP="009B44DC">
      <w:pPr>
        <w:pStyle w:val="FP"/>
        <w:keepNext/>
      </w:pPr>
      <w:r>
        <w:t xml:space="preserve">At SA2#150 </w:t>
      </w:r>
      <w:proofErr w:type="spellStart"/>
      <w:r>
        <w:t>emeeting</w:t>
      </w:r>
      <w:proofErr w:type="spellEnd"/>
      <w:r>
        <w:t>, there are 7 solutions are objected by one or two companies with the same comment: solutions are out of scope for KI1&amp;2.</w:t>
      </w:r>
    </w:p>
    <w:p w14:paraId="6949C28F" w14:textId="0C439E9B" w:rsidR="009B44DC" w:rsidRDefault="009B44DC" w:rsidP="009B44DC">
      <w:pPr>
        <w:pStyle w:val="FP"/>
        <w:keepNext/>
      </w:pPr>
      <w:r>
        <w:t xml:space="preserve">Based on </w:t>
      </w:r>
      <w:proofErr w:type="spellStart"/>
      <w:r>
        <w:t>CC&amp;email</w:t>
      </w:r>
      <w:proofErr w:type="spellEnd"/>
      <w:r>
        <w:t xml:space="preserve"> discussion, it is expected we can get common understanding of KI1&amp;2 at this SA2#151 e-meeting.</w:t>
      </w:r>
    </w:p>
    <w:p w14:paraId="6B1B2ABE" w14:textId="7B33ED22" w:rsidR="009B44DC" w:rsidRPr="009B44DC" w:rsidRDefault="009B44DC" w:rsidP="009B44DC">
      <w:pPr>
        <w:pStyle w:val="FP"/>
        <w:keepNext/>
        <w:rPr>
          <w:b/>
          <w:bCs/>
        </w:rPr>
      </w:pPr>
      <w:r w:rsidRPr="009B44DC">
        <w:rPr>
          <w:b/>
          <w:bCs/>
        </w:rPr>
        <w:t>Discussion during the e</w:t>
      </w:r>
      <w:r>
        <w:rPr>
          <w:b/>
          <w:bCs/>
        </w:rPr>
        <w:t>-</w:t>
      </w:r>
      <w:r w:rsidRPr="009B44DC">
        <w:rPr>
          <w:b/>
          <w:bCs/>
        </w:rPr>
        <w:t>meeting</w:t>
      </w:r>
    </w:p>
    <w:p w14:paraId="3D4AD757" w14:textId="0405F1B8" w:rsidR="009B44DC" w:rsidRPr="009B44DC" w:rsidRDefault="009B44DC" w:rsidP="009B44DC">
      <w:pPr>
        <w:pStyle w:val="FP"/>
        <w:keepNext/>
        <w:rPr>
          <w:b/>
          <w:bCs/>
        </w:rPr>
      </w:pPr>
      <w:r w:rsidRPr="009B44DC">
        <w:rPr>
          <w:b/>
          <w:bCs/>
        </w:rPr>
        <w:t>FS_XRM SID update in S2-2204696</w:t>
      </w:r>
    </w:p>
    <w:p w14:paraId="22F906A4" w14:textId="0DEFE452" w:rsidR="009B44DC" w:rsidRPr="00444AFE" w:rsidRDefault="009B44DC" w:rsidP="009B44DC">
      <w:pPr>
        <w:pStyle w:val="FP"/>
        <w:keepNext/>
        <w:rPr>
          <w:b/>
          <w:bCs/>
        </w:rPr>
      </w:pPr>
      <w:r w:rsidRPr="00444AFE">
        <w:rPr>
          <w:b/>
          <w:bCs/>
        </w:rPr>
        <w:t>In r00(by Qualcomm), the change is for WT1 with adding 0.5 TU in study phase and 0.25 TU in normative phase:</w:t>
      </w:r>
    </w:p>
    <w:p w14:paraId="022FBFA1" w14:textId="77777777" w:rsidR="009B44DC" w:rsidRDefault="009B44DC" w:rsidP="009B44DC">
      <w:pPr>
        <w:pStyle w:val="FP"/>
        <w:keepNext/>
      </w:pPr>
      <w:r>
        <w:t xml:space="preserve">Study whether and how to enable delivery of related tactile and multi-modal data (e.g., audio, video and haptic data related to a specific time) with an application to the user at a similar time </w:t>
      </w:r>
      <w:r w:rsidRPr="009B44DC">
        <w:rPr>
          <w:strike/>
          <w:color w:val="FF0000"/>
        </w:rPr>
        <w:t>focusing on the need for policy control enhancements (e.g. QoS policy coordination</w:t>
      </w:r>
      <w:r>
        <w:t>).</w:t>
      </w:r>
    </w:p>
    <w:p w14:paraId="65566B12" w14:textId="77777777" w:rsidR="009B44DC" w:rsidRDefault="009B44DC" w:rsidP="009B44DC">
      <w:pPr>
        <w:pStyle w:val="FP"/>
        <w:keepNext/>
      </w:pPr>
    </w:p>
    <w:p w14:paraId="72CC699D" w14:textId="77777777" w:rsidR="009B44DC" w:rsidRPr="00444AFE" w:rsidRDefault="009B44DC" w:rsidP="009B44DC">
      <w:pPr>
        <w:pStyle w:val="FP"/>
        <w:keepNext/>
        <w:rPr>
          <w:b/>
          <w:bCs/>
        </w:rPr>
      </w:pPr>
      <w:r w:rsidRPr="00444AFE">
        <w:rPr>
          <w:b/>
          <w:bCs/>
        </w:rPr>
        <w:t>In r02(by China Mobile), the change is for WT1 description with keeping TU unchanged:</w:t>
      </w:r>
    </w:p>
    <w:p w14:paraId="24C1F1E9" w14:textId="77777777" w:rsidR="009B44DC" w:rsidRDefault="009B44DC" w:rsidP="009B44DC">
      <w:pPr>
        <w:pStyle w:val="FP"/>
        <w:keepNext/>
      </w:pPr>
      <w:r>
        <w:t xml:space="preserve">Study whether and how to enable delivery of related tactile and multi-modal data (e.g., audio, video and haptic data related to a specific time) with an application to the user at a similar time, focusing on the need for policy control enhancements (e.g. i.e. QoS policy coordination, </w:t>
      </w:r>
      <w:r w:rsidRPr="009B44DC">
        <w:rPr>
          <w:color w:val="FF0000"/>
        </w:rPr>
        <w:t>PCC enhancement for the 5GS</w:t>
      </w:r>
      <w:r>
        <w:t>).</w:t>
      </w:r>
    </w:p>
    <w:p w14:paraId="6901DF0A" w14:textId="6A673E57" w:rsidR="009B44DC" w:rsidRPr="009B44DC" w:rsidRDefault="009B44DC" w:rsidP="009B44DC">
      <w:pPr>
        <w:pStyle w:val="FP"/>
        <w:keepNext/>
        <w:rPr>
          <w:color w:val="FF0000"/>
        </w:rPr>
      </w:pPr>
      <w:r w:rsidRPr="009B44DC">
        <w:rPr>
          <w:color w:val="FF0000"/>
        </w:rPr>
        <w:t>NOTE: Per packet/frame synchronization</w:t>
      </w:r>
      <w:r w:rsidR="00444AFE">
        <w:rPr>
          <w:color w:val="FF0000"/>
        </w:rPr>
        <w:t xml:space="preserve"> </w:t>
      </w:r>
      <w:r w:rsidRPr="009B44DC">
        <w:rPr>
          <w:color w:val="FF0000"/>
        </w:rPr>
        <w:t xml:space="preserve">across QoS flows/DRBs/UE(s) in the </w:t>
      </w:r>
      <w:proofErr w:type="spellStart"/>
      <w:r w:rsidRPr="009B44DC">
        <w:rPr>
          <w:color w:val="FF0000"/>
        </w:rPr>
        <w:t>gNB</w:t>
      </w:r>
      <w:proofErr w:type="spellEnd"/>
      <w:r w:rsidRPr="009B44DC">
        <w:rPr>
          <w:color w:val="FF0000"/>
        </w:rPr>
        <w:t xml:space="preserve"> and UPF</w:t>
      </w:r>
      <w:r w:rsidR="00444AFE">
        <w:rPr>
          <w:color w:val="FF0000"/>
        </w:rPr>
        <w:t xml:space="preserve"> </w:t>
      </w:r>
      <w:r w:rsidRPr="009B44DC">
        <w:rPr>
          <w:color w:val="FF0000"/>
        </w:rPr>
        <w:t>are not in the scope of Rel-18.</w:t>
      </w:r>
    </w:p>
    <w:p w14:paraId="08F9F02C" w14:textId="4B40BF18" w:rsidR="009B44DC" w:rsidRPr="009B44DC" w:rsidRDefault="009B44DC" w:rsidP="009B44DC">
      <w:pPr>
        <w:pStyle w:val="FP"/>
        <w:keepNext/>
        <w:rPr>
          <w:b/>
          <w:bCs/>
        </w:rPr>
      </w:pPr>
      <w:r w:rsidRPr="009B44DC">
        <w:rPr>
          <w:b/>
          <w:bCs/>
        </w:rPr>
        <w:t>Discussion observation:</w:t>
      </w:r>
    </w:p>
    <w:p w14:paraId="4B8AFB6C" w14:textId="77777777" w:rsidR="009B44DC" w:rsidRPr="00444AFE" w:rsidRDefault="009B44DC" w:rsidP="009B44DC">
      <w:pPr>
        <w:pStyle w:val="FP"/>
        <w:keepNext/>
      </w:pPr>
      <w:r w:rsidRPr="00444AFE">
        <w:t>The understanding for r02 is : PCC enhancement including the PCC impact for RAN and UPF.</w:t>
      </w:r>
    </w:p>
    <w:p w14:paraId="72C7D4F0" w14:textId="77777777" w:rsidR="009B44DC" w:rsidRDefault="009B44DC" w:rsidP="009B44DC">
      <w:pPr>
        <w:pStyle w:val="FP"/>
        <w:keepNext/>
      </w:pPr>
      <w:r>
        <w:t>More than 10 companies support r02 and one company objection.</w:t>
      </w:r>
    </w:p>
    <w:p w14:paraId="0E9DAF42" w14:textId="77777777" w:rsidR="009B44DC" w:rsidRDefault="009B44DC" w:rsidP="009B44DC">
      <w:pPr>
        <w:pStyle w:val="FP"/>
        <w:keepNext/>
      </w:pPr>
      <w:r>
        <w:t>The objection reason is want to increase TU, while many companies do not agree to increase TU.</w:t>
      </w:r>
    </w:p>
    <w:p w14:paraId="6F03E2CE" w14:textId="525924C2" w:rsidR="009B44DC" w:rsidRDefault="009B44DC" w:rsidP="009B44DC">
      <w:pPr>
        <w:pStyle w:val="FP"/>
        <w:keepNext/>
      </w:pPr>
    </w:p>
    <w:p w14:paraId="0E09E075" w14:textId="77777777" w:rsidR="009B44DC" w:rsidRDefault="009B44DC" w:rsidP="009B44DC">
      <w:pPr>
        <w:pStyle w:val="FP"/>
        <w:keepNext/>
      </w:pPr>
      <w:r>
        <w:t>Proposal: Reach common understanding for the SID update(S2-2204696) r02, endorse r02. Keep no change for TU.</w:t>
      </w:r>
    </w:p>
    <w:p w14:paraId="40E3FFA4" w14:textId="05D31644" w:rsidR="009B44DC" w:rsidRDefault="009B44DC" w:rsidP="009B44DC">
      <w:pPr>
        <w:pStyle w:val="FP"/>
        <w:keepNext/>
      </w:pPr>
    </w:p>
    <w:p w14:paraId="4539F35D" w14:textId="014F7964" w:rsidR="009B44DC" w:rsidRPr="00110B81" w:rsidRDefault="00110B81" w:rsidP="00110B81">
      <w:pPr>
        <w:keepNext/>
        <w:rPr>
          <w:b/>
          <w:bCs/>
        </w:rPr>
      </w:pPr>
      <w:r w:rsidRPr="00110B81">
        <w:rPr>
          <w:b/>
          <w:bCs/>
        </w:rPr>
        <w:t>Discussion:</w:t>
      </w:r>
    </w:p>
    <w:p w14:paraId="01292FA3" w14:textId="5851EFBD" w:rsidR="00110B81" w:rsidRDefault="00110B81" w:rsidP="00BE050C">
      <w:r>
        <w:t>Qualcomm commented that r02 cannot be accepted as it increases the TU budget already agreed. r00 could be accepted. Interdigital commented that r00 is against the results of the show of hands on this. Ericsson commented that they understand the Qualcomm view but would like to reach a compromise and way forward, for example if the Control Plane solutions are in scope and User Plane solutions are not. Allowing end-to-end CP impacts without restriction may be an acceptable compromise.</w:t>
      </w:r>
    </w:p>
    <w:p w14:paraId="0B0BC8E3" w14:textId="15CF713D" w:rsidR="00110B81" w:rsidRDefault="00110B81" w:rsidP="00BE050C">
      <w:r>
        <w:t>Qualcomm commented that they wished to have an understood Work Item Scope out of this meeting and currently there are different interpretations of the note and would like to clarify the Scope which can have a common understanding of which solution proposals are in scope. China Mobile commented that PCC impacts are understood to be UP impact for some companies and not others. Nokia commented that they considered it important to include the note in the SID.</w:t>
      </w:r>
    </w:p>
    <w:p w14:paraId="5237FEA3" w14:textId="2E337BC1" w:rsidR="00444AFE" w:rsidRDefault="00444AFE" w:rsidP="00BE050C">
      <w:r>
        <w:lastRenderedPageBreak/>
        <w:t>OPPO commented that the note had been fully agreed and understood at the previous meeting and did not think it necessary to modify it again.</w:t>
      </w:r>
    </w:p>
    <w:p w14:paraId="081F63F3" w14:textId="087B0D29" w:rsidR="00444AFE" w:rsidRDefault="00444AFE" w:rsidP="00BE050C">
      <w:proofErr w:type="spellStart"/>
      <w:r>
        <w:t>FutureWei</w:t>
      </w:r>
      <w:proofErr w:type="spellEnd"/>
      <w:r>
        <w:t xml:space="preserve"> commented that the point of the feature is to provide useful information to the RAN in order to apply consistent policies</w:t>
      </w:r>
      <w:r w:rsidR="00F35EDE">
        <w:t xml:space="preserve"> and synchronization</w:t>
      </w:r>
      <w:r>
        <w:t xml:space="preserve">. </w:t>
      </w:r>
    </w:p>
    <w:p w14:paraId="1FD89EF7" w14:textId="4040B762" w:rsidR="00444AFE" w:rsidRDefault="00444AFE" w:rsidP="00BE050C">
      <w:r>
        <w:t>Some modifications of the text for r02 was proposed to replace '</w:t>
      </w:r>
      <w:r w:rsidRPr="00444AFE">
        <w:rPr>
          <w:i/>
          <w:iCs/>
        </w:rPr>
        <w:t>policy control</w:t>
      </w:r>
      <w:r>
        <w:t>' with '</w:t>
      </w:r>
      <w:r w:rsidRPr="00444AFE">
        <w:rPr>
          <w:i/>
          <w:iCs/>
        </w:rPr>
        <w:t>control plane</w:t>
      </w:r>
      <w:r>
        <w:t xml:space="preserve">'. Qualcomm commented that the </w:t>
      </w:r>
      <w:r w:rsidR="00F35EDE">
        <w:t>outcome from</w:t>
      </w:r>
      <w:r>
        <w:t xml:space="preserve"> excluding UP from this Key Issue</w:t>
      </w:r>
      <w:r w:rsidR="00F35EDE">
        <w:t xml:space="preserve"> needs to be considered.</w:t>
      </w:r>
    </w:p>
    <w:p w14:paraId="0DC8002C" w14:textId="3A3AE978" w:rsidR="00F35EDE" w:rsidRDefault="00F35EDE" w:rsidP="00BE050C">
      <w:r>
        <w:t>There was further discussion and differing opinions on the clarity of the scope with respect to UP impacts.</w:t>
      </w:r>
    </w:p>
    <w:p w14:paraId="011B7066" w14:textId="39C74AE5" w:rsidR="00F35EDE" w:rsidRDefault="00F35EDE" w:rsidP="00BE050C">
      <w:r>
        <w:t>Show of hands:</w:t>
      </w:r>
    </w:p>
    <w:p w14:paraId="2D90FB93" w14:textId="1694A130" w:rsidR="00F35EDE" w:rsidRDefault="00403439" w:rsidP="00BE050C">
      <w:r>
        <w:t xml:space="preserve">Support for </w:t>
      </w:r>
      <w:r w:rsidR="00F35EDE">
        <w:t>Rev00</w:t>
      </w:r>
      <w:r>
        <w:t>:</w:t>
      </w:r>
      <w:r>
        <w:tab/>
      </w:r>
      <w:r>
        <w:tab/>
      </w:r>
      <w:r>
        <w:tab/>
        <w:t>1</w:t>
      </w:r>
    </w:p>
    <w:p w14:paraId="61F4555B" w14:textId="3D285C3F" w:rsidR="00403439" w:rsidRDefault="00403439" w:rsidP="00BE050C">
      <w:r>
        <w:t>Support for Rev02 with changes:</w:t>
      </w:r>
      <w:r>
        <w:tab/>
        <w:t>20</w:t>
      </w:r>
    </w:p>
    <w:p w14:paraId="09BEDF4B" w14:textId="55C0FCB2" w:rsidR="00403439" w:rsidRDefault="00403439" w:rsidP="00BE050C">
      <w:r>
        <w:t>Objections to r02 with changes:</w:t>
      </w:r>
      <w:r>
        <w:tab/>
        <w:t>Qualcomm, OPPO</w:t>
      </w:r>
    </w:p>
    <w:bookmarkStart w:id="0" w:name="_MON_1684549432"/>
    <w:bookmarkEnd w:id="0"/>
    <w:p w14:paraId="7998595B" w14:textId="3514C971" w:rsidR="00403439" w:rsidRDefault="00403439" w:rsidP="00C76F30">
      <w:pPr>
        <w:pStyle w:val="TH"/>
      </w:pPr>
      <w:r>
        <w:object w:dxaOrig="9046" w:dyaOrig="1278" w14:anchorId="35F7A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63.75pt" o:ole="">
            <v:imagedata r:id="rId10" o:title=""/>
          </v:shape>
          <o:OLEObject Type="Embed" ProgID="Word.Picture.8" ShapeID="_x0000_i1025" DrawAspect="Content" ObjectID="_1714650255" r:id="rId11"/>
        </w:object>
      </w:r>
    </w:p>
    <w:p w14:paraId="1DAEF6B2" w14:textId="457ED62D" w:rsidR="00403439" w:rsidRDefault="00403439" w:rsidP="00BE050C">
      <w:r>
        <w:t xml:space="preserve">The related User Plane impacting </w:t>
      </w:r>
      <w:proofErr w:type="spellStart"/>
      <w:r>
        <w:t>pCRs</w:t>
      </w:r>
      <w:proofErr w:type="spellEnd"/>
      <w:r>
        <w:t xml:space="preserve"> will be postponed.</w:t>
      </w:r>
    </w:p>
    <w:p w14:paraId="3F2AA56C" w14:textId="533A5E2F" w:rsidR="00110B81" w:rsidRPr="00812323" w:rsidRDefault="00403439" w:rsidP="00BE050C">
      <w:pPr>
        <w:rPr>
          <w:b/>
          <w:bCs/>
        </w:rPr>
      </w:pPr>
      <w:r w:rsidRPr="00812323">
        <w:rPr>
          <w:b/>
          <w:bCs/>
        </w:rPr>
        <w:t>This can be further discussed in CC#3 if necessary.</w:t>
      </w:r>
    </w:p>
    <w:p w14:paraId="3D54AEE1" w14:textId="77777777" w:rsidR="00983FA4" w:rsidRDefault="00983FA4" w:rsidP="00F80CC7"/>
    <w:p w14:paraId="05043945" w14:textId="29E473D1" w:rsidR="0094649A" w:rsidRDefault="0094649A" w:rsidP="0094649A">
      <w:pPr>
        <w:pStyle w:val="Heading1"/>
      </w:pPr>
      <w:r>
        <w:t>5</w:t>
      </w:r>
      <w:r>
        <w:tab/>
      </w:r>
      <w:proofErr w:type="spellStart"/>
      <w:r>
        <w:t>AoB</w:t>
      </w:r>
      <w:proofErr w:type="spellEnd"/>
    </w:p>
    <w:p w14:paraId="12EBA258" w14:textId="1429E853" w:rsidR="006B25AE" w:rsidRDefault="00403439" w:rsidP="00676894">
      <w:r>
        <w:t>The SA</w:t>
      </w:r>
      <w:r w:rsidR="00812323">
        <w:t> </w:t>
      </w:r>
      <w:r>
        <w:t>WG2 Secretary was asked to allocate document numbers for the WI Status Reports.</w:t>
      </w:r>
    </w:p>
    <w:p w14:paraId="26C27838" w14:textId="77777777" w:rsidR="00812323" w:rsidRDefault="00812323" w:rsidP="00676894"/>
    <w:p w14:paraId="225435A5" w14:textId="0D8ABB70" w:rsidR="00403439" w:rsidRDefault="00403439" w:rsidP="00676894">
      <w:r>
        <w:t>A schedule for inter meeting WI Rapporteur CCs will be organised by the Vice Chair, Andrew Bennett.</w:t>
      </w:r>
    </w:p>
    <w:p w14:paraId="1E4568EB" w14:textId="77777777" w:rsidR="00812323" w:rsidRDefault="00812323" w:rsidP="00676894"/>
    <w:p w14:paraId="431317E9" w14:textId="086CD54D" w:rsidR="00403439" w:rsidRDefault="00FF5F9D" w:rsidP="00676894">
      <w:r>
        <w:t>Ericsson asked when TEI Mini-WID proposals will be discussed. The SA WG2 Chair replied that the available Budget needs to be reviewed and allocation made from this. Ericsson asked that Rapporteurs report any available budget from their WIs is reported.</w:t>
      </w:r>
    </w:p>
    <w:p w14:paraId="3038BECA" w14:textId="56F2BDEA" w:rsidR="00F500F9" w:rsidRDefault="00F500F9" w:rsidP="00676894"/>
    <w:p w14:paraId="6E15EECA" w14:textId="70090B6A" w:rsidR="00FF5F9D" w:rsidRPr="00FF5F9D" w:rsidRDefault="00FF5F9D" w:rsidP="00676894">
      <w:pPr>
        <w:rPr>
          <w:b/>
          <w:bCs/>
        </w:rPr>
      </w:pPr>
      <w:r w:rsidRPr="00FF5F9D">
        <w:rPr>
          <w:b/>
          <w:bCs/>
        </w:rPr>
        <w:t>TRs Cover sheets:</w:t>
      </w:r>
    </w:p>
    <w:p w14:paraId="2607E3E3" w14:textId="46801F23" w:rsidR="00FF5F9D" w:rsidRDefault="00FF5F9D" w:rsidP="00676894">
      <w:r>
        <w:t>The SA WG2 Chair asked what the intention of presenting these to TSG SA was for. It was clarified that the cover sheets are for SA WG2 approval, but the presentation of the TRs to TSG SA will be for information.</w:t>
      </w:r>
    </w:p>
    <w:p w14:paraId="61300445" w14:textId="77777777" w:rsidR="00F500F9" w:rsidRPr="0094649A" w:rsidRDefault="00F500F9" w:rsidP="00676894"/>
    <w:p w14:paraId="164C7DDE" w14:textId="5EAFCAFC" w:rsidR="00AC1A5B" w:rsidRDefault="0094649A" w:rsidP="00AC1A5B">
      <w:pPr>
        <w:pStyle w:val="Heading1"/>
      </w:pPr>
      <w:r>
        <w:t>6</w:t>
      </w:r>
      <w:r w:rsidR="00AC1A5B">
        <w:tab/>
        <w:t>Closing of the CC</w:t>
      </w:r>
    </w:p>
    <w:p w14:paraId="4D15B805" w14:textId="2A488D9E"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582A0455" w:rsidR="007E1A46" w:rsidRDefault="000840CD" w:rsidP="000840CD">
      <w:pPr>
        <w:pStyle w:val="Heading1"/>
        <w:rPr>
          <w:color w:val="0000FF"/>
        </w:rPr>
      </w:pPr>
      <w:r w:rsidRPr="0048558F">
        <w:rPr>
          <w:color w:val="0000FF"/>
        </w:rPr>
        <w:t>Closed:</w:t>
      </w:r>
      <w:r w:rsidR="002B0C6B">
        <w:rPr>
          <w:color w:val="0000FF"/>
        </w:rPr>
        <w:t xml:space="preserve"> </w:t>
      </w:r>
      <w:r w:rsidR="00BE050C">
        <w:rPr>
          <w:color w:val="0000FF"/>
        </w:rPr>
        <w:t>1</w:t>
      </w:r>
      <w:r w:rsidR="00F500F9">
        <w:rPr>
          <w:color w:val="0000FF"/>
        </w:rPr>
        <w:t>9</w:t>
      </w:r>
      <w:r w:rsidR="00676894">
        <w:rPr>
          <w:color w:val="0000FF"/>
        </w:rPr>
        <w:t xml:space="preserve"> </w:t>
      </w:r>
      <w:r w:rsidR="00BE050C">
        <w:rPr>
          <w:color w:val="0000FF"/>
        </w:rPr>
        <w:t>May</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94649A">
        <w:rPr>
          <w:color w:val="0000FF"/>
        </w:rPr>
        <w:t>0</w:t>
      </w:r>
      <w:r w:rsidR="00F500F9">
        <w:rPr>
          <w:color w:val="0000FF"/>
        </w:rPr>
        <w:t>0</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85B11" w14:textId="77777777" w:rsidR="0018182E" w:rsidRDefault="0018182E" w:rsidP="0085007B">
      <w:pPr>
        <w:spacing w:after="0"/>
      </w:pPr>
      <w:r>
        <w:separator/>
      </w:r>
    </w:p>
  </w:endnote>
  <w:endnote w:type="continuationSeparator" w:id="0">
    <w:p w14:paraId="56C34A80" w14:textId="77777777" w:rsidR="0018182E" w:rsidRDefault="0018182E"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B7E0F" w14:textId="77777777" w:rsidR="0018182E" w:rsidRDefault="0018182E" w:rsidP="0085007B">
      <w:pPr>
        <w:spacing w:after="0"/>
      </w:pPr>
      <w:r>
        <w:separator/>
      </w:r>
    </w:p>
  </w:footnote>
  <w:footnote w:type="continuationSeparator" w:id="0">
    <w:p w14:paraId="693DF3D4" w14:textId="77777777" w:rsidR="0018182E" w:rsidRDefault="0018182E"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219A0"/>
    <w:rsid w:val="000319C8"/>
    <w:rsid w:val="00040616"/>
    <w:rsid w:val="00043AEA"/>
    <w:rsid w:val="00060909"/>
    <w:rsid w:val="00076122"/>
    <w:rsid w:val="00080D3D"/>
    <w:rsid w:val="000840CD"/>
    <w:rsid w:val="00087D60"/>
    <w:rsid w:val="0009087A"/>
    <w:rsid w:val="000A2977"/>
    <w:rsid w:val="000B48ED"/>
    <w:rsid w:val="000D2249"/>
    <w:rsid w:val="000D593A"/>
    <w:rsid w:val="000E531B"/>
    <w:rsid w:val="000E69A8"/>
    <w:rsid w:val="000F3DA2"/>
    <w:rsid w:val="000F72A0"/>
    <w:rsid w:val="001039B4"/>
    <w:rsid w:val="00110B81"/>
    <w:rsid w:val="00113EBD"/>
    <w:rsid w:val="00115C27"/>
    <w:rsid w:val="001305D2"/>
    <w:rsid w:val="001472BB"/>
    <w:rsid w:val="00150D40"/>
    <w:rsid w:val="00154976"/>
    <w:rsid w:val="00164006"/>
    <w:rsid w:val="0018182E"/>
    <w:rsid w:val="00186016"/>
    <w:rsid w:val="00193AA6"/>
    <w:rsid w:val="001959DE"/>
    <w:rsid w:val="001A26F6"/>
    <w:rsid w:val="001A78DA"/>
    <w:rsid w:val="001D1549"/>
    <w:rsid w:val="001D46DB"/>
    <w:rsid w:val="001D54BB"/>
    <w:rsid w:val="001D6904"/>
    <w:rsid w:val="001E16D3"/>
    <w:rsid w:val="001E411C"/>
    <w:rsid w:val="001F7D51"/>
    <w:rsid w:val="00201F6A"/>
    <w:rsid w:val="0021794E"/>
    <w:rsid w:val="0021798A"/>
    <w:rsid w:val="002268B1"/>
    <w:rsid w:val="002273F1"/>
    <w:rsid w:val="00231B8C"/>
    <w:rsid w:val="00234C2E"/>
    <w:rsid w:val="00235A63"/>
    <w:rsid w:val="0024299C"/>
    <w:rsid w:val="00254A52"/>
    <w:rsid w:val="002717B4"/>
    <w:rsid w:val="00277E48"/>
    <w:rsid w:val="00280F27"/>
    <w:rsid w:val="00285723"/>
    <w:rsid w:val="00287993"/>
    <w:rsid w:val="00293408"/>
    <w:rsid w:val="00293D1E"/>
    <w:rsid w:val="00294A4A"/>
    <w:rsid w:val="002B0C6B"/>
    <w:rsid w:val="002B5393"/>
    <w:rsid w:val="002C639F"/>
    <w:rsid w:val="002D0073"/>
    <w:rsid w:val="002E148B"/>
    <w:rsid w:val="002E3E99"/>
    <w:rsid w:val="002E442D"/>
    <w:rsid w:val="002E601F"/>
    <w:rsid w:val="00300404"/>
    <w:rsid w:val="003004FB"/>
    <w:rsid w:val="00303A8A"/>
    <w:rsid w:val="003135D5"/>
    <w:rsid w:val="00323C99"/>
    <w:rsid w:val="00323DEC"/>
    <w:rsid w:val="003448FC"/>
    <w:rsid w:val="0037451C"/>
    <w:rsid w:val="0037788D"/>
    <w:rsid w:val="00380505"/>
    <w:rsid w:val="00381B8D"/>
    <w:rsid w:val="003843AC"/>
    <w:rsid w:val="00385452"/>
    <w:rsid w:val="0039639F"/>
    <w:rsid w:val="003A21D0"/>
    <w:rsid w:val="003A2237"/>
    <w:rsid w:val="003A3807"/>
    <w:rsid w:val="003B2077"/>
    <w:rsid w:val="003C31C8"/>
    <w:rsid w:val="003C4D50"/>
    <w:rsid w:val="003D4A97"/>
    <w:rsid w:val="003D7DE6"/>
    <w:rsid w:val="003E2DDA"/>
    <w:rsid w:val="003E6EF8"/>
    <w:rsid w:val="003F05A5"/>
    <w:rsid w:val="00401993"/>
    <w:rsid w:val="00403439"/>
    <w:rsid w:val="004045CA"/>
    <w:rsid w:val="004046DB"/>
    <w:rsid w:val="00404EB2"/>
    <w:rsid w:val="00407DC7"/>
    <w:rsid w:val="00415209"/>
    <w:rsid w:val="00415986"/>
    <w:rsid w:val="0042316D"/>
    <w:rsid w:val="0042471D"/>
    <w:rsid w:val="00431C9C"/>
    <w:rsid w:val="0043254A"/>
    <w:rsid w:val="00444AFE"/>
    <w:rsid w:val="0045300A"/>
    <w:rsid w:val="004532C8"/>
    <w:rsid w:val="0045385D"/>
    <w:rsid w:val="004624A6"/>
    <w:rsid w:val="00476207"/>
    <w:rsid w:val="0048558F"/>
    <w:rsid w:val="004A02E0"/>
    <w:rsid w:val="004A1979"/>
    <w:rsid w:val="004A5F2E"/>
    <w:rsid w:val="004A698B"/>
    <w:rsid w:val="004B3AA1"/>
    <w:rsid w:val="004B47D1"/>
    <w:rsid w:val="004C26C0"/>
    <w:rsid w:val="004C64B0"/>
    <w:rsid w:val="004D40A1"/>
    <w:rsid w:val="004E218D"/>
    <w:rsid w:val="004F1EC5"/>
    <w:rsid w:val="00500CF4"/>
    <w:rsid w:val="00545F55"/>
    <w:rsid w:val="00553450"/>
    <w:rsid w:val="00556F9B"/>
    <w:rsid w:val="00572F98"/>
    <w:rsid w:val="005768DF"/>
    <w:rsid w:val="005853F4"/>
    <w:rsid w:val="00585E54"/>
    <w:rsid w:val="00586482"/>
    <w:rsid w:val="005B7B97"/>
    <w:rsid w:val="005C0C1C"/>
    <w:rsid w:val="005E6762"/>
    <w:rsid w:val="005E7CA0"/>
    <w:rsid w:val="005F24B2"/>
    <w:rsid w:val="005F5EDB"/>
    <w:rsid w:val="006011FA"/>
    <w:rsid w:val="006030D6"/>
    <w:rsid w:val="00603F0C"/>
    <w:rsid w:val="0060496B"/>
    <w:rsid w:val="0060793B"/>
    <w:rsid w:val="00615DFC"/>
    <w:rsid w:val="006177D5"/>
    <w:rsid w:val="00617D26"/>
    <w:rsid w:val="006334A9"/>
    <w:rsid w:val="006419A1"/>
    <w:rsid w:val="0064281B"/>
    <w:rsid w:val="0064465A"/>
    <w:rsid w:val="00657813"/>
    <w:rsid w:val="006665F8"/>
    <w:rsid w:val="00672099"/>
    <w:rsid w:val="00676894"/>
    <w:rsid w:val="00682336"/>
    <w:rsid w:val="00691673"/>
    <w:rsid w:val="00692737"/>
    <w:rsid w:val="00693F5C"/>
    <w:rsid w:val="006B25AE"/>
    <w:rsid w:val="006C270F"/>
    <w:rsid w:val="006D4ADF"/>
    <w:rsid w:val="006E0D3B"/>
    <w:rsid w:val="006E3D02"/>
    <w:rsid w:val="006E4321"/>
    <w:rsid w:val="006F65F0"/>
    <w:rsid w:val="00702D12"/>
    <w:rsid w:val="0070513E"/>
    <w:rsid w:val="00711065"/>
    <w:rsid w:val="00715EE3"/>
    <w:rsid w:val="007221E7"/>
    <w:rsid w:val="00724D6A"/>
    <w:rsid w:val="007272FC"/>
    <w:rsid w:val="00745058"/>
    <w:rsid w:val="00757496"/>
    <w:rsid w:val="00766B2C"/>
    <w:rsid w:val="00780C5D"/>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652B"/>
    <w:rsid w:val="00803391"/>
    <w:rsid w:val="00812323"/>
    <w:rsid w:val="00820F19"/>
    <w:rsid w:val="0082616E"/>
    <w:rsid w:val="00837DE3"/>
    <w:rsid w:val="00841FBE"/>
    <w:rsid w:val="0084462E"/>
    <w:rsid w:val="00845ED7"/>
    <w:rsid w:val="008473C1"/>
    <w:rsid w:val="0085007B"/>
    <w:rsid w:val="00852D05"/>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25C1"/>
    <w:rsid w:val="008E69CF"/>
    <w:rsid w:val="008F4E67"/>
    <w:rsid w:val="00900284"/>
    <w:rsid w:val="0090040E"/>
    <w:rsid w:val="0090288D"/>
    <w:rsid w:val="009104D0"/>
    <w:rsid w:val="00944F74"/>
    <w:rsid w:val="0094649A"/>
    <w:rsid w:val="00955479"/>
    <w:rsid w:val="009566A2"/>
    <w:rsid w:val="00971786"/>
    <w:rsid w:val="00976926"/>
    <w:rsid w:val="00981411"/>
    <w:rsid w:val="00983B33"/>
    <w:rsid w:val="00983FA4"/>
    <w:rsid w:val="00986115"/>
    <w:rsid w:val="0099226D"/>
    <w:rsid w:val="009940EC"/>
    <w:rsid w:val="00994BFA"/>
    <w:rsid w:val="00997791"/>
    <w:rsid w:val="009A13B0"/>
    <w:rsid w:val="009A3EC1"/>
    <w:rsid w:val="009A57E7"/>
    <w:rsid w:val="009A79C2"/>
    <w:rsid w:val="009B44DC"/>
    <w:rsid w:val="009C74E8"/>
    <w:rsid w:val="009E4831"/>
    <w:rsid w:val="009E65A4"/>
    <w:rsid w:val="009F1217"/>
    <w:rsid w:val="009F5192"/>
    <w:rsid w:val="00A07D21"/>
    <w:rsid w:val="00A179FA"/>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3B2D"/>
    <w:rsid w:val="00AC1A5B"/>
    <w:rsid w:val="00AC41F9"/>
    <w:rsid w:val="00AC5147"/>
    <w:rsid w:val="00AE5948"/>
    <w:rsid w:val="00AE623E"/>
    <w:rsid w:val="00AF20A1"/>
    <w:rsid w:val="00AF5E48"/>
    <w:rsid w:val="00AF67E5"/>
    <w:rsid w:val="00AF6AF1"/>
    <w:rsid w:val="00B0730E"/>
    <w:rsid w:val="00B118DD"/>
    <w:rsid w:val="00B37A56"/>
    <w:rsid w:val="00B46A70"/>
    <w:rsid w:val="00B54ED3"/>
    <w:rsid w:val="00B556C2"/>
    <w:rsid w:val="00B86B45"/>
    <w:rsid w:val="00BA4B2E"/>
    <w:rsid w:val="00BA59E2"/>
    <w:rsid w:val="00BB3BB4"/>
    <w:rsid w:val="00BC2149"/>
    <w:rsid w:val="00BD07FE"/>
    <w:rsid w:val="00BD21C8"/>
    <w:rsid w:val="00BE050C"/>
    <w:rsid w:val="00BE2363"/>
    <w:rsid w:val="00BE3936"/>
    <w:rsid w:val="00C00767"/>
    <w:rsid w:val="00C008B3"/>
    <w:rsid w:val="00C3032E"/>
    <w:rsid w:val="00C30B97"/>
    <w:rsid w:val="00C3605F"/>
    <w:rsid w:val="00C51DC5"/>
    <w:rsid w:val="00C56B52"/>
    <w:rsid w:val="00C57D69"/>
    <w:rsid w:val="00C677A0"/>
    <w:rsid w:val="00C7248F"/>
    <w:rsid w:val="00C72FAD"/>
    <w:rsid w:val="00C80E78"/>
    <w:rsid w:val="00C84344"/>
    <w:rsid w:val="00C85353"/>
    <w:rsid w:val="00C85B2A"/>
    <w:rsid w:val="00C862FF"/>
    <w:rsid w:val="00C87011"/>
    <w:rsid w:val="00CA4BD5"/>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1FF8"/>
    <w:rsid w:val="00D44E50"/>
    <w:rsid w:val="00D46910"/>
    <w:rsid w:val="00D54D41"/>
    <w:rsid w:val="00D61690"/>
    <w:rsid w:val="00D700EE"/>
    <w:rsid w:val="00D820C9"/>
    <w:rsid w:val="00D910DF"/>
    <w:rsid w:val="00D93104"/>
    <w:rsid w:val="00D939C7"/>
    <w:rsid w:val="00D965C9"/>
    <w:rsid w:val="00DA099C"/>
    <w:rsid w:val="00DA1575"/>
    <w:rsid w:val="00DB63C4"/>
    <w:rsid w:val="00DC1FEF"/>
    <w:rsid w:val="00DD0949"/>
    <w:rsid w:val="00DD3ABC"/>
    <w:rsid w:val="00DD4E2B"/>
    <w:rsid w:val="00DE4566"/>
    <w:rsid w:val="00DE6833"/>
    <w:rsid w:val="00DF021C"/>
    <w:rsid w:val="00E104F3"/>
    <w:rsid w:val="00E11277"/>
    <w:rsid w:val="00E15131"/>
    <w:rsid w:val="00E20A09"/>
    <w:rsid w:val="00E2400F"/>
    <w:rsid w:val="00E317B5"/>
    <w:rsid w:val="00E32B0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A3E40"/>
    <w:rsid w:val="00EB312B"/>
    <w:rsid w:val="00EC0701"/>
    <w:rsid w:val="00EC7C77"/>
    <w:rsid w:val="00ED0301"/>
    <w:rsid w:val="00EE6CDE"/>
    <w:rsid w:val="00EE7E74"/>
    <w:rsid w:val="00EF7857"/>
    <w:rsid w:val="00F00347"/>
    <w:rsid w:val="00F00835"/>
    <w:rsid w:val="00F0505D"/>
    <w:rsid w:val="00F2040A"/>
    <w:rsid w:val="00F204DF"/>
    <w:rsid w:val="00F227F8"/>
    <w:rsid w:val="00F25759"/>
    <w:rsid w:val="00F33116"/>
    <w:rsid w:val="00F33AB9"/>
    <w:rsid w:val="00F35EDE"/>
    <w:rsid w:val="00F421ED"/>
    <w:rsid w:val="00F43A67"/>
    <w:rsid w:val="00F45B1D"/>
    <w:rsid w:val="00F500F9"/>
    <w:rsid w:val="00F50CC5"/>
    <w:rsid w:val="00F54A05"/>
    <w:rsid w:val="00F57C08"/>
    <w:rsid w:val="00F66896"/>
    <w:rsid w:val="00F80CC7"/>
    <w:rsid w:val="00F846CD"/>
    <w:rsid w:val="00F9494B"/>
    <w:rsid w:val="00FB53FE"/>
    <w:rsid w:val="00FC1E72"/>
    <w:rsid w:val="00FC29F3"/>
    <w:rsid w:val="00FC2D3E"/>
    <w:rsid w:val="00FC348C"/>
    <w:rsid w:val="00FC5C03"/>
    <w:rsid w:val="00FF5F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03439"/>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1E_Electronic_2022-05/INBOX/CCs/CC%232_2022-05-19_1300UT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sa/WG2_Arch/TSGS2_151E_Electronic_2022-05/INBOX/CCs/CC%232_2022-05-19_1300UTC/Key%20Issue1%262%20for%20FS_XRM%20in%20CC%232-v1.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6</Pages>
  <Words>2141</Words>
  <Characters>12207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38.521-1_CR1600R1_(Rel-17)_NR_unlic-UEConTest</cp:lastModifiedBy>
  <cp:revision>2</cp:revision>
  <dcterms:created xsi:type="dcterms:W3CDTF">2022-05-21T14:49:00Z</dcterms:created>
  <dcterms:modified xsi:type="dcterms:W3CDTF">2022-05-21T14:49:00Z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